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9FAEA3" w14:textId="41F85253" w:rsidR="00090915" w:rsidRPr="00D57D7B" w:rsidRDefault="00454493" w:rsidP="00D57D7B">
      <w:pPr>
        <w:pStyle w:val="Heading1"/>
      </w:pPr>
      <w:r>
        <w:t xml:space="preserve">Module 1 </w:t>
      </w:r>
      <w:proofErr w:type="spellStart"/>
      <w:r w:rsidR="00F80A89">
        <w:t>Exercsies</w:t>
      </w:r>
      <w:proofErr w:type="spellEnd"/>
    </w:p>
    <w:p w14:paraId="2E6104C7" w14:textId="77777777" w:rsidR="00A01658" w:rsidRDefault="00A01658" w:rsidP="006A645B"/>
    <w:p w14:paraId="5140F7CE" w14:textId="53A77D80" w:rsidR="00A01658" w:rsidRDefault="00A01658" w:rsidP="00786DDC">
      <w:pPr>
        <w:pStyle w:val="Heading2"/>
      </w:pPr>
      <w:r>
        <w:t>Complex Numbers</w:t>
      </w:r>
    </w:p>
    <w:p w14:paraId="5A1A6C87" w14:textId="77777777" w:rsidR="00786DDC" w:rsidRPr="00BA4598" w:rsidRDefault="00786DDC" w:rsidP="00786DDC">
      <w:pPr>
        <w:pStyle w:val="Numberedlist"/>
      </w:pPr>
      <w:r w:rsidRPr="00BA4598">
        <w:t>Perform the following complex number conversions:</w:t>
      </w:r>
    </w:p>
    <w:p w14:paraId="42C267BC" w14:textId="768DC30D" w:rsidR="00786DDC" w:rsidRPr="00BA4598" w:rsidRDefault="00FE5D0E" w:rsidP="00786DDC">
      <w:pPr>
        <w:pStyle w:val="Indentedletteredlist"/>
      </w:pPr>
      <w:r w:rsidRPr="00FE5D0E">
        <w:rPr>
          <w:position w:val="-12"/>
        </w:rPr>
        <w:object w:dxaOrig="1080" w:dyaOrig="360" w14:anchorId="77B12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8pt" o:ole="">
            <v:imagedata r:id="rId7" o:title=""/>
          </v:shape>
          <o:OLEObject Type="Embed" ProgID="Equation.DSMT4" ShapeID="_x0000_i1025" DrawAspect="Content" ObjectID="_1794982816" r:id="rId8"/>
        </w:object>
      </w:r>
      <w:r w:rsidR="00786DDC" w:rsidRPr="00BA4598">
        <w:t xml:space="preserve"> to complex exponential form, the phase should be in radians</w:t>
      </w:r>
    </w:p>
    <w:p w14:paraId="37127854" w14:textId="4CE39655" w:rsidR="00786DDC" w:rsidRDefault="00FE5D0E" w:rsidP="00786DDC">
      <w:pPr>
        <w:pStyle w:val="Indentedletteredlist"/>
      </w:pPr>
      <w:r w:rsidRPr="00FE5D0E">
        <w:rPr>
          <w:position w:val="-12"/>
        </w:rPr>
        <w:object w:dxaOrig="1320" w:dyaOrig="400" w14:anchorId="535311C8">
          <v:shape id="_x0000_i1026" type="#_x0000_t75" style="width:66pt;height:20.25pt" o:ole="">
            <v:imagedata r:id="rId9" o:title=""/>
          </v:shape>
          <o:OLEObject Type="Embed" ProgID="Equation.DSMT4" ShapeID="_x0000_i1026" DrawAspect="Content" ObjectID="_1794982817" r:id="rId10"/>
        </w:object>
      </w:r>
      <w:r w:rsidR="00786DDC" w:rsidRPr="00BA4598">
        <w:t xml:space="preserve"> to rectangular form</w:t>
      </w:r>
    </w:p>
    <w:p w14:paraId="500764A8" w14:textId="77777777" w:rsidR="00786DDC" w:rsidRPr="00BA4598" w:rsidRDefault="00786DDC" w:rsidP="00786DDC">
      <w:pPr>
        <w:pStyle w:val="Indentedletteredlist"/>
        <w:numPr>
          <w:ilvl w:val="0"/>
          <w:numId w:val="0"/>
        </w:numPr>
        <w:ind w:left="720"/>
      </w:pPr>
    </w:p>
    <w:p w14:paraId="5A9F10F8" w14:textId="59682FB0" w:rsidR="00786DDC" w:rsidRPr="00BA4598" w:rsidRDefault="00786DDC" w:rsidP="00786DDC">
      <w:pPr>
        <w:pStyle w:val="Numberedlist"/>
      </w:pPr>
      <w:r w:rsidRPr="00BA4598">
        <w:t xml:space="preserve">Perform the following complex number operations for </w:t>
      </w:r>
      <w:r w:rsidR="00FE5D0E" w:rsidRPr="00FE5D0E">
        <w:rPr>
          <w:position w:val="-12"/>
        </w:rPr>
        <w:object w:dxaOrig="960" w:dyaOrig="360" w14:anchorId="18AEDE33">
          <v:shape id="_x0000_i1027" type="#_x0000_t75" style="width:48pt;height:18pt" o:ole="">
            <v:imagedata r:id="rId11" o:title=""/>
          </v:shape>
          <o:OLEObject Type="Embed" ProgID="Equation.DSMT4" ShapeID="_x0000_i1027" DrawAspect="Content" ObjectID="_1794982818" r:id="rId12"/>
        </w:object>
      </w:r>
      <w:r w:rsidRPr="00BA4598">
        <w:t xml:space="preserve"> and </w:t>
      </w:r>
      <w:r w:rsidR="00FE5D0E" w:rsidRPr="00FE5D0E">
        <w:rPr>
          <w:position w:val="-12"/>
        </w:rPr>
        <w:object w:dxaOrig="1219" w:dyaOrig="360" w14:anchorId="3C733CEC">
          <v:shape id="_x0000_i1028" type="#_x0000_t75" style="width:60.75pt;height:18pt" o:ole="">
            <v:imagedata r:id="rId13" o:title=""/>
          </v:shape>
          <o:OLEObject Type="Embed" ProgID="Equation.DSMT4" ShapeID="_x0000_i1028" DrawAspect="Content" ObjectID="_1794982819" r:id="rId14"/>
        </w:object>
      </w:r>
      <w:r w:rsidRPr="00BA4598">
        <w:t>:</w:t>
      </w:r>
    </w:p>
    <w:p w14:paraId="235AEDDC" w14:textId="045641E5" w:rsidR="00786DDC" w:rsidRPr="00BA4598" w:rsidRDefault="00FE5D0E" w:rsidP="00786DDC">
      <w:pPr>
        <w:pStyle w:val="Indentedletteredlist"/>
        <w:numPr>
          <w:ilvl w:val="0"/>
          <w:numId w:val="11"/>
        </w:numPr>
      </w:pPr>
      <w:r w:rsidRPr="00FE5D0E">
        <w:rPr>
          <w:position w:val="-12"/>
        </w:rPr>
        <w:object w:dxaOrig="680" w:dyaOrig="360" w14:anchorId="40ADB45E">
          <v:shape id="_x0000_i1029" type="#_x0000_t75" style="width:33.75pt;height:18pt" o:ole="">
            <v:imagedata r:id="rId15" o:title=""/>
          </v:shape>
          <o:OLEObject Type="Embed" ProgID="Equation.DSMT4" ShapeID="_x0000_i1029" DrawAspect="Content" ObjectID="_1794982820" r:id="rId16"/>
        </w:object>
      </w:r>
      <w:r w:rsidR="00786DDC" w:rsidRPr="00BA4598">
        <w:t>, put result in rectangular form</w:t>
      </w:r>
    </w:p>
    <w:p w14:paraId="7263DCBF" w14:textId="376828CD" w:rsidR="00786DDC" w:rsidRPr="00BA4598" w:rsidRDefault="00FE5D0E" w:rsidP="00786DDC">
      <w:pPr>
        <w:pStyle w:val="Indentedletteredlist"/>
        <w:numPr>
          <w:ilvl w:val="0"/>
          <w:numId w:val="11"/>
        </w:numPr>
      </w:pPr>
      <w:r w:rsidRPr="00FE5D0E">
        <w:rPr>
          <w:position w:val="-12"/>
        </w:rPr>
        <w:object w:dxaOrig="580" w:dyaOrig="360" w14:anchorId="74AC87E9">
          <v:shape id="_x0000_i1030" type="#_x0000_t75" style="width:29.25pt;height:18pt" o:ole="">
            <v:imagedata r:id="rId17" o:title=""/>
          </v:shape>
          <o:OLEObject Type="Embed" ProgID="Equation.DSMT4" ShapeID="_x0000_i1030" DrawAspect="Content" ObjectID="_1794982821" r:id="rId18"/>
        </w:object>
      </w:r>
      <w:r w:rsidR="00786DDC" w:rsidRPr="00BA4598">
        <w:t>, put result in complex exponential (polar) form</w:t>
      </w:r>
    </w:p>
    <w:p w14:paraId="7C1884B1" w14:textId="0A39BA06" w:rsidR="00786DDC" w:rsidRPr="00BA4598" w:rsidRDefault="00FE5D0E" w:rsidP="00786DDC">
      <w:pPr>
        <w:pStyle w:val="Indentedletteredlist"/>
        <w:numPr>
          <w:ilvl w:val="0"/>
          <w:numId w:val="11"/>
        </w:numPr>
      </w:pPr>
      <w:r w:rsidRPr="00FE5D0E">
        <w:rPr>
          <w:position w:val="-12"/>
        </w:rPr>
        <w:object w:dxaOrig="340" w:dyaOrig="380" w14:anchorId="68DDA844">
          <v:shape id="_x0000_i1031" type="#_x0000_t75" style="width:17.25pt;height:18.75pt" o:ole="">
            <v:imagedata r:id="rId19" o:title=""/>
          </v:shape>
          <o:OLEObject Type="Embed" ProgID="Equation.DSMT4" ShapeID="_x0000_i1031" DrawAspect="Content" ObjectID="_1794982822" r:id="rId20"/>
        </w:object>
      </w:r>
      <w:r w:rsidR="00786DDC" w:rsidRPr="00BA4598">
        <w:t>, put result in both rectangular form and complex exponential form</w:t>
      </w:r>
    </w:p>
    <w:p w14:paraId="10032BF8" w14:textId="77777777" w:rsidR="00A01658" w:rsidRDefault="00A01658" w:rsidP="006A645B"/>
    <w:p w14:paraId="3E4E6B23" w14:textId="77777777" w:rsidR="00A01658" w:rsidRDefault="00A01658" w:rsidP="006A645B"/>
    <w:p w14:paraId="236486A4" w14:textId="1588FEDE" w:rsidR="006A645B" w:rsidRDefault="006A645B" w:rsidP="006A645B">
      <w:pPr>
        <w:pStyle w:val="Heading2"/>
      </w:pPr>
      <w:bookmarkStart w:id="0" w:name="_Hlk142563404"/>
      <w:r>
        <w:t>Continuous-time Signals</w:t>
      </w:r>
      <w:bookmarkEnd w:id="0"/>
    </w:p>
    <w:p w14:paraId="628DFBF2" w14:textId="77777777" w:rsidR="006A645B" w:rsidRPr="00810785" w:rsidRDefault="006A645B" w:rsidP="006A645B">
      <w:pPr>
        <w:pStyle w:val="Numberedlist"/>
      </w:pPr>
      <w:r>
        <w:t>Identify the type of signal and s</w:t>
      </w:r>
      <w:r w:rsidRPr="00810785">
        <w:t xml:space="preserve">ketch </w:t>
      </w:r>
      <w:r>
        <w:t xml:space="preserve">each of </w:t>
      </w:r>
      <w:r w:rsidRPr="00810785">
        <w:t>the following continuous-time signals.</w:t>
      </w:r>
    </w:p>
    <w:p w14:paraId="7C075FDB" w14:textId="09B35133" w:rsidR="006A645B" w:rsidRPr="00810785" w:rsidRDefault="00FE5D0E" w:rsidP="00FE5D0E">
      <w:pPr>
        <w:pStyle w:val="Indentedletteredlist"/>
        <w:numPr>
          <w:ilvl w:val="0"/>
          <w:numId w:val="20"/>
        </w:numPr>
      </w:pPr>
      <w:r w:rsidRPr="00FE5D0E">
        <w:rPr>
          <w:position w:val="-14"/>
        </w:rPr>
        <w:object w:dxaOrig="1120" w:dyaOrig="400" w14:anchorId="419B333F">
          <v:shape id="_x0000_i1032" type="#_x0000_t75" style="width:56.25pt;height:20.25pt" o:ole="">
            <v:imagedata r:id="rId21" o:title=""/>
          </v:shape>
          <o:OLEObject Type="Embed" ProgID="Equation.DSMT4" ShapeID="_x0000_i1032" DrawAspect="Content" ObjectID="_1794982823" r:id="rId22"/>
        </w:object>
      </w:r>
    </w:p>
    <w:bookmarkStart w:id="1" w:name="MTBlankEqn"/>
    <w:p w14:paraId="41F558CF" w14:textId="30871E06" w:rsidR="006A645B" w:rsidRPr="00810785" w:rsidRDefault="00FE5D0E" w:rsidP="006A645B">
      <w:pPr>
        <w:pStyle w:val="Indentedletteredlist"/>
      </w:pPr>
      <w:r w:rsidRPr="00FE5D0E">
        <w:rPr>
          <w:position w:val="-14"/>
        </w:rPr>
        <w:object w:dxaOrig="1100" w:dyaOrig="400" w14:anchorId="080E1760">
          <v:shape id="_x0000_i1033" type="#_x0000_t75" style="width:54.75pt;height:20.25pt" o:ole="">
            <v:imagedata r:id="rId23" o:title=""/>
          </v:shape>
          <o:OLEObject Type="Embed" ProgID="Equation.DSMT4" ShapeID="_x0000_i1033" DrawAspect="Content" ObjectID="_1794982824" r:id="rId24"/>
        </w:object>
      </w:r>
      <w:bookmarkEnd w:id="1"/>
    </w:p>
    <w:p w14:paraId="7C5CC79A" w14:textId="4ECD956B" w:rsidR="006A645B" w:rsidRPr="00810785" w:rsidRDefault="00FE5D0E" w:rsidP="006A645B">
      <w:pPr>
        <w:pStyle w:val="Indentedletteredlist"/>
      </w:pPr>
      <w:r w:rsidRPr="00FE5D0E">
        <w:rPr>
          <w:position w:val="-14"/>
        </w:rPr>
        <w:object w:dxaOrig="999" w:dyaOrig="400" w14:anchorId="2CE1488F">
          <v:shape id="_x0000_i1034" type="#_x0000_t75" style="width:50.25pt;height:20.25pt" o:ole="">
            <v:imagedata r:id="rId25" o:title=""/>
          </v:shape>
          <o:OLEObject Type="Embed" ProgID="Equation.DSMT4" ShapeID="_x0000_i1034" DrawAspect="Content" ObjectID="_1794982825" r:id="rId26"/>
        </w:object>
      </w:r>
    </w:p>
    <w:p w14:paraId="0E6246F3" w14:textId="2CE881E6" w:rsidR="006A645B" w:rsidRDefault="00FE5D0E" w:rsidP="006A645B">
      <w:pPr>
        <w:pStyle w:val="Indentedletteredlist"/>
      </w:pPr>
      <w:r w:rsidRPr="00FE5D0E">
        <w:rPr>
          <w:position w:val="-14"/>
        </w:rPr>
        <w:object w:dxaOrig="980" w:dyaOrig="400" w14:anchorId="429F9313">
          <v:shape id="_x0000_i1035" type="#_x0000_t75" style="width:48.75pt;height:20.25pt" o:ole="">
            <v:imagedata r:id="rId27" o:title=""/>
          </v:shape>
          <o:OLEObject Type="Embed" ProgID="Equation.DSMT4" ShapeID="_x0000_i1035" DrawAspect="Content" ObjectID="_1794982826" r:id="rId28"/>
        </w:object>
      </w:r>
    </w:p>
    <w:p w14:paraId="6B48903F" w14:textId="77777777" w:rsidR="006A645B" w:rsidRDefault="006A645B" w:rsidP="006A645B"/>
    <w:p w14:paraId="59D2B506" w14:textId="77777777" w:rsidR="006A645B" w:rsidRPr="00810785" w:rsidRDefault="006A645B" w:rsidP="006A645B">
      <w:pPr>
        <w:pStyle w:val="Numberedlist"/>
      </w:pPr>
      <w:r>
        <w:t>Identify the type of signal and</w:t>
      </w:r>
      <w:r w:rsidRPr="00810785">
        <w:t xml:space="preserve"> </w:t>
      </w:r>
      <w:r>
        <w:t>s</w:t>
      </w:r>
      <w:r w:rsidRPr="00810785">
        <w:t xml:space="preserve">ketch </w:t>
      </w:r>
      <w:r>
        <w:t xml:space="preserve">each of </w:t>
      </w:r>
      <w:r w:rsidRPr="00810785">
        <w:t>the following continuous-time signals.</w:t>
      </w:r>
    </w:p>
    <w:p w14:paraId="03779601" w14:textId="2C6BEBA8" w:rsidR="006A645B" w:rsidRPr="00810785" w:rsidRDefault="00FE5D0E" w:rsidP="00FE5D0E">
      <w:pPr>
        <w:pStyle w:val="Indentedletteredlist"/>
        <w:numPr>
          <w:ilvl w:val="0"/>
          <w:numId w:val="21"/>
        </w:numPr>
      </w:pPr>
      <w:r w:rsidRPr="00FE5D0E">
        <w:rPr>
          <w:position w:val="-14"/>
        </w:rPr>
        <w:object w:dxaOrig="2100" w:dyaOrig="400" w14:anchorId="2C822A0B">
          <v:shape id="_x0000_i1036" type="#_x0000_t75" style="width:105pt;height:20.25pt" o:ole="">
            <v:imagedata r:id="rId29" o:title=""/>
          </v:shape>
          <o:OLEObject Type="Embed" ProgID="Equation.DSMT4" ShapeID="_x0000_i1036" DrawAspect="Content" ObjectID="_1794982827" r:id="rId30"/>
        </w:object>
      </w:r>
    </w:p>
    <w:p w14:paraId="1DC24A48" w14:textId="27566F93" w:rsidR="006A645B" w:rsidRPr="00810785" w:rsidRDefault="00FE5D0E" w:rsidP="006A645B">
      <w:pPr>
        <w:pStyle w:val="Indentedletteredlist"/>
      </w:pPr>
      <w:r w:rsidRPr="00FE5D0E">
        <w:rPr>
          <w:position w:val="-14"/>
        </w:rPr>
        <w:object w:dxaOrig="800" w:dyaOrig="400" w14:anchorId="18F27A49">
          <v:shape id="_x0000_i1037" type="#_x0000_t75" style="width:39.75pt;height:20.25pt" o:ole="">
            <v:imagedata r:id="rId31" o:title=""/>
          </v:shape>
          <o:OLEObject Type="Embed" ProgID="Equation.DSMT4" ShapeID="_x0000_i1037" DrawAspect="Content" ObjectID="_1794982828" r:id="rId32"/>
        </w:object>
      </w:r>
    </w:p>
    <w:p w14:paraId="41A85C2F" w14:textId="36E73BF1" w:rsidR="006A645B" w:rsidRDefault="00FE5D0E" w:rsidP="006A645B">
      <w:pPr>
        <w:pStyle w:val="Indentedletteredlist"/>
      </w:pPr>
      <w:r w:rsidRPr="00FE5D0E">
        <w:rPr>
          <w:position w:val="-16"/>
        </w:rPr>
        <w:object w:dxaOrig="3300" w:dyaOrig="440" w14:anchorId="0D80AB1D">
          <v:shape id="_x0000_i1038" type="#_x0000_t75" style="width:165pt;height:21.75pt" o:ole="">
            <v:imagedata r:id="rId33" o:title=""/>
          </v:shape>
          <o:OLEObject Type="Embed" ProgID="Equation.DSMT4" ShapeID="_x0000_i1038" DrawAspect="Content" ObjectID="_1794982829" r:id="rId34"/>
        </w:object>
      </w:r>
    </w:p>
    <w:p w14:paraId="72E56178" w14:textId="77777777" w:rsidR="006A645B" w:rsidRDefault="006A645B" w:rsidP="006A645B"/>
    <w:p w14:paraId="64D93619" w14:textId="77777777" w:rsidR="006A645B" w:rsidRPr="00810785" w:rsidRDefault="006A645B" w:rsidP="006A645B">
      <w:pPr>
        <w:pStyle w:val="Numberedlist"/>
      </w:pPr>
      <w:r w:rsidRPr="00810785">
        <w:t>Evaluate and simplify the following expressions</w:t>
      </w:r>
      <w:r>
        <w:t xml:space="preserve"> using the sampling property of the impulse</w:t>
      </w:r>
      <w:r w:rsidRPr="00810785">
        <w:t>. Simplify the expressions as much as possible.</w:t>
      </w:r>
    </w:p>
    <w:p w14:paraId="7BFD4082" w14:textId="6DAB79FF" w:rsidR="006A645B" w:rsidRPr="00810785" w:rsidRDefault="00FE5D0E" w:rsidP="002B3698">
      <w:pPr>
        <w:pStyle w:val="Indentedletteredlist"/>
        <w:numPr>
          <w:ilvl w:val="0"/>
          <w:numId w:val="16"/>
        </w:numPr>
      </w:pPr>
      <w:r w:rsidRPr="00FE5D0E">
        <w:rPr>
          <w:position w:val="-14"/>
        </w:rPr>
        <w:object w:dxaOrig="2240" w:dyaOrig="400" w14:anchorId="6ADFCA2C">
          <v:shape id="_x0000_i1039" type="#_x0000_t75" style="width:111.75pt;height:20.25pt" o:ole="">
            <v:imagedata r:id="rId35" o:title=""/>
          </v:shape>
          <o:OLEObject Type="Embed" ProgID="Equation.DSMT4" ShapeID="_x0000_i1039" DrawAspect="Content" ObjectID="_1794982830" r:id="rId36"/>
        </w:object>
      </w:r>
    </w:p>
    <w:p w14:paraId="3DA0BCDA" w14:textId="1EF38EAE" w:rsidR="006A645B" w:rsidRPr="00810785" w:rsidRDefault="00FE5D0E" w:rsidP="006A645B">
      <w:pPr>
        <w:pStyle w:val="Indentedletteredlist"/>
      </w:pPr>
      <w:r w:rsidRPr="00FE5D0E">
        <w:rPr>
          <w:position w:val="-14"/>
        </w:rPr>
        <w:object w:dxaOrig="2940" w:dyaOrig="420" w14:anchorId="380024E0">
          <v:shape id="_x0000_i1040" type="#_x0000_t75" style="width:147pt;height:21pt" o:ole="">
            <v:imagedata r:id="rId37" o:title=""/>
          </v:shape>
          <o:OLEObject Type="Embed" ProgID="Equation.DSMT4" ShapeID="_x0000_i1040" DrawAspect="Content" ObjectID="_1794982831" r:id="rId38"/>
        </w:object>
      </w:r>
    </w:p>
    <w:p w14:paraId="5A79DA53" w14:textId="633FFFA2" w:rsidR="006A645B" w:rsidRDefault="00FE5D0E" w:rsidP="006A645B">
      <w:pPr>
        <w:pStyle w:val="Indentedletteredlist"/>
      </w:pPr>
      <w:r w:rsidRPr="00FE5D0E">
        <w:rPr>
          <w:position w:val="-16"/>
        </w:rPr>
        <w:object w:dxaOrig="4260" w:dyaOrig="440" w14:anchorId="0816B3EE">
          <v:shape id="_x0000_i1041" type="#_x0000_t75" style="width:213pt;height:21.75pt" o:ole="">
            <v:imagedata r:id="rId39" o:title=""/>
          </v:shape>
          <o:OLEObject Type="Embed" ProgID="Equation.DSMT4" ShapeID="_x0000_i1041" DrawAspect="Content" ObjectID="_1794982832" r:id="rId40"/>
        </w:object>
      </w:r>
    </w:p>
    <w:p w14:paraId="487DDA76" w14:textId="0A37594E" w:rsidR="00A43DF2" w:rsidRDefault="00FE5D0E" w:rsidP="006A645B">
      <w:pPr>
        <w:pStyle w:val="Indentedletteredlist"/>
      </w:pPr>
      <w:r w:rsidRPr="00FE5D0E">
        <w:rPr>
          <w:position w:val="-30"/>
        </w:rPr>
        <w:object w:dxaOrig="2780" w:dyaOrig="740" w14:anchorId="6D7F74EC">
          <v:shape id="_x0000_i1042" type="#_x0000_t75" style="width:138.75pt;height:36.75pt" o:ole="">
            <v:imagedata r:id="rId41" o:title=""/>
          </v:shape>
          <o:OLEObject Type="Embed" ProgID="Equation.DSMT4" ShapeID="_x0000_i1042" DrawAspect="Content" ObjectID="_1794982833" r:id="rId42"/>
        </w:object>
      </w:r>
    </w:p>
    <w:p w14:paraId="14699A71" w14:textId="0AAA23A0" w:rsidR="00A43DF2" w:rsidRDefault="00FE5D0E" w:rsidP="006A645B">
      <w:pPr>
        <w:pStyle w:val="Indentedletteredlist"/>
      </w:pPr>
      <w:r w:rsidRPr="00FE5D0E">
        <w:rPr>
          <w:position w:val="-16"/>
        </w:rPr>
        <w:object w:dxaOrig="4819" w:dyaOrig="440" w14:anchorId="14440544">
          <v:shape id="_x0000_i1043" type="#_x0000_t75" style="width:240.75pt;height:21.75pt" o:ole="">
            <v:imagedata r:id="rId43" o:title=""/>
          </v:shape>
          <o:OLEObject Type="Embed" ProgID="Equation.DSMT4" ShapeID="_x0000_i1043" DrawAspect="Content" ObjectID="_1794982834" r:id="rId44"/>
        </w:object>
      </w:r>
    </w:p>
    <w:p w14:paraId="0FB987E9" w14:textId="77777777" w:rsidR="006A645B" w:rsidRDefault="006A645B" w:rsidP="006A645B">
      <w:pPr>
        <w:pStyle w:val="Indentedletteredlist"/>
        <w:numPr>
          <w:ilvl w:val="0"/>
          <w:numId w:val="0"/>
        </w:numPr>
      </w:pPr>
    </w:p>
    <w:p w14:paraId="5B9F9C62" w14:textId="77777777" w:rsidR="006A645B" w:rsidRPr="005C1710" w:rsidRDefault="006A645B" w:rsidP="006A645B">
      <w:pPr>
        <w:pStyle w:val="Numberedlist"/>
      </w:pPr>
      <w:r>
        <w:t>Write a MATLAB program that will generate and plot the following continuous-time signals. Use the MATLAB code of Figure 1 as a starting point. The code of Figure 1 generates a two-sided, right-sided, and finite duration sinusoid.</w:t>
      </w:r>
    </w:p>
    <w:p w14:paraId="153F31EC" w14:textId="6775222C" w:rsidR="006A645B" w:rsidRDefault="00FE5D0E" w:rsidP="006A645B">
      <w:pPr>
        <w:pStyle w:val="Indentedletteredlist"/>
        <w:numPr>
          <w:ilvl w:val="0"/>
          <w:numId w:val="13"/>
        </w:numPr>
      </w:pPr>
      <w:r w:rsidRPr="00FE5D0E">
        <w:rPr>
          <w:position w:val="-14"/>
        </w:rPr>
        <w:object w:dxaOrig="1719" w:dyaOrig="400" w14:anchorId="780975AD">
          <v:shape id="_x0000_i1044" type="#_x0000_t75" style="width:86.25pt;height:20.25pt" o:ole="">
            <v:imagedata r:id="rId45" o:title=""/>
          </v:shape>
          <o:OLEObject Type="Embed" ProgID="Equation.DSMT4" ShapeID="_x0000_i1044" DrawAspect="Content" ObjectID="_1794982835" r:id="rId46"/>
        </w:object>
      </w:r>
    </w:p>
    <w:p w14:paraId="346AE7CD" w14:textId="2E5DE293" w:rsidR="006A645B" w:rsidRDefault="00FE5D0E" w:rsidP="006A645B">
      <w:pPr>
        <w:pStyle w:val="Indentedletteredlist"/>
        <w:numPr>
          <w:ilvl w:val="0"/>
          <w:numId w:val="11"/>
        </w:numPr>
      </w:pPr>
      <w:r w:rsidRPr="00FE5D0E">
        <w:rPr>
          <w:position w:val="-14"/>
        </w:rPr>
        <w:object w:dxaOrig="2500" w:dyaOrig="400" w14:anchorId="23DEEEFD">
          <v:shape id="_x0000_i1045" type="#_x0000_t75" style="width:125.25pt;height:20.25pt" o:ole="">
            <v:imagedata r:id="rId47" o:title=""/>
          </v:shape>
          <o:OLEObject Type="Embed" ProgID="Equation.DSMT4" ShapeID="_x0000_i1045" DrawAspect="Content" ObjectID="_1794982836" r:id="rId48"/>
        </w:object>
      </w:r>
    </w:p>
    <w:p w14:paraId="3C85D4FE" w14:textId="0A6B23C4" w:rsidR="00A43DF2" w:rsidRDefault="00FE5D0E" w:rsidP="006A645B">
      <w:pPr>
        <w:pStyle w:val="Indentedletteredlist"/>
        <w:numPr>
          <w:ilvl w:val="0"/>
          <w:numId w:val="11"/>
        </w:numPr>
      </w:pPr>
      <w:r w:rsidRPr="00FE5D0E">
        <w:rPr>
          <w:position w:val="-16"/>
        </w:rPr>
        <w:object w:dxaOrig="3200" w:dyaOrig="440" w14:anchorId="425B3662">
          <v:shape id="_x0000_i1046" type="#_x0000_t75" style="width:159.75pt;height:21.75pt" o:ole="">
            <v:imagedata r:id="rId49" o:title=""/>
          </v:shape>
          <o:OLEObject Type="Embed" ProgID="Equation.DSMT4" ShapeID="_x0000_i1046" DrawAspect="Content" ObjectID="_1794982837" r:id="rId50"/>
        </w:object>
      </w:r>
    </w:p>
    <w:p w14:paraId="5F49D547" w14:textId="665B2B46" w:rsidR="006A645B" w:rsidRDefault="006A645B" w:rsidP="00A43DF2">
      <w:pPr>
        <w:pStyle w:val="MTDisplayEquation"/>
        <w:numPr>
          <w:ilvl w:val="0"/>
          <w:numId w:val="0"/>
        </w:numPr>
        <w:ind w:left="720" w:hanging="360"/>
      </w:pPr>
    </w:p>
    <w:p w14:paraId="2E87DC9C" w14:textId="77777777" w:rsidR="006A645B" w:rsidRDefault="006A645B" w:rsidP="006A645B">
      <w:pPr>
        <w:pStyle w:val="Programcodeblock"/>
        <w:framePr w:wrap="around"/>
      </w:pPr>
      <w:r w:rsidRPr="00BC526A">
        <w:t>clear;</w:t>
      </w:r>
      <w:r>
        <w:t xml:space="preserve"> </w:t>
      </w:r>
      <w:proofErr w:type="spellStart"/>
      <w:r w:rsidRPr="00BC526A">
        <w:t>clc</w:t>
      </w:r>
      <w:proofErr w:type="spellEnd"/>
      <w:r w:rsidRPr="00BC526A">
        <w:t>;</w:t>
      </w:r>
      <w:r>
        <w:t xml:space="preserve"> </w:t>
      </w:r>
      <w:r w:rsidRPr="00BC526A">
        <w:t xml:space="preserve">close </w:t>
      </w:r>
      <w:r w:rsidRPr="00BC526A">
        <w:rPr>
          <w:color w:val="A020F0"/>
        </w:rPr>
        <w:t>all</w:t>
      </w:r>
      <w:r w:rsidRPr="00BC526A">
        <w:t>;</w:t>
      </w:r>
    </w:p>
    <w:p w14:paraId="2D272204" w14:textId="77777777" w:rsidR="006A645B" w:rsidRPr="00022BE6" w:rsidRDefault="006A645B" w:rsidP="006A645B">
      <w:pPr>
        <w:pStyle w:val="Programcodeblock"/>
        <w:framePr w:wrap="around"/>
      </w:pPr>
      <w:proofErr w:type="spellStart"/>
      <w:r w:rsidRPr="00116237">
        <w:t>sympref</w:t>
      </w:r>
      <w:proofErr w:type="spellEnd"/>
      <w:r w:rsidRPr="00116237">
        <w:t>('</w:t>
      </w:r>
      <w:proofErr w:type="spellStart"/>
      <w:r w:rsidRPr="00116237">
        <w:t>HeavisideAtOrigin</w:t>
      </w:r>
      <w:proofErr w:type="spellEnd"/>
      <w:r w:rsidRPr="00116237">
        <w:t>', 1.0);</w:t>
      </w:r>
    </w:p>
    <w:p w14:paraId="5150C905" w14:textId="77777777" w:rsidR="006A645B" w:rsidRPr="005622A0" w:rsidRDefault="006A645B" w:rsidP="006A645B">
      <w:pPr>
        <w:pStyle w:val="Programcodeblock"/>
        <w:framePr w:wrap="around"/>
      </w:pPr>
      <w:r w:rsidRPr="005622A0">
        <w:t>t = -1.0:0.01:5.0;</w:t>
      </w:r>
    </w:p>
    <w:p w14:paraId="233CAF4B" w14:textId="77777777" w:rsidR="006A645B" w:rsidRPr="005622A0" w:rsidRDefault="006A645B" w:rsidP="006A645B">
      <w:pPr>
        <w:pStyle w:val="Programcodeblock"/>
        <w:framePr w:wrap="around"/>
      </w:pPr>
      <w:r w:rsidRPr="005622A0">
        <w:rPr>
          <w:color w:val="228B22"/>
        </w:rPr>
        <w:t>% unit step u(t)</w:t>
      </w:r>
    </w:p>
    <w:p w14:paraId="6A1D87FE" w14:textId="77777777" w:rsidR="006A645B" w:rsidRPr="005622A0" w:rsidRDefault="006A645B" w:rsidP="006A645B">
      <w:pPr>
        <w:pStyle w:val="Programcodeblock"/>
        <w:framePr w:wrap="around"/>
      </w:pPr>
      <w:r w:rsidRPr="005622A0">
        <w:t xml:space="preserve">u = </w:t>
      </w:r>
      <w:proofErr w:type="spellStart"/>
      <w:r w:rsidRPr="00116237">
        <w:t>heaviside</w:t>
      </w:r>
      <w:proofErr w:type="spellEnd"/>
      <w:r w:rsidRPr="00116237">
        <w:t>(t)</w:t>
      </w:r>
      <w:r>
        <w:t>;</w:t>
      </w:r>
    </w:p>
    <w:p w14:paraId="09F6FA83" w14:textId="77777777" w:rsidR="006A645B" w:rsidRPr="005622A0" w:rsidRDefault="006A645B" w:rsidP="006A645B">
      <w:pPr>
        <w:pStyle w:val="Programcodeblock"/>
        <w:framePr w:wrap="around"/>
      </w:pPr>
      <w:r w:rsidRPr="005622A0">
        <w:rPr>
          <w:color w:val="228B22"/>
        </w:rPr>
        <w:t>% delayed unit step u(t-2)</w:t>
      </w:r>
    </w:p>
    <w:p w14:paraId="62F521E5" w14:textId="77777777" w:rsidR="006A645B" w:rsidRPr="005622A0" w:rsidRDefault="006A645B" w:rsidP="006A645B">
      <w:pPr>
        <w:pStyle w:val="Programcodeblock"/>
        <w:framePr w:wrap="around"/>
      </w:pPr>
      <w:r w:rsidRPr="005622A0">
        <w:t xml:space="preserve">utm2 = </w:t>
      </w:r>
      <w:proofErr w:type="spellStart"/>
      <w:r w:rsidRPr="00116237">
        <w:t>heaviside</w:t>
      </w:r>
      <w:proofErr w:type="spellEnd"/>
      <w:r w:rsidRPr="00116237">
        <w:t>(t</w:t>
      </w:r>
      <w:r>
        <w:t xml:space="preserve"> - 2</w:t>
      </w:r>
      <w:r w:rsidRPr="00116237">
        <w:t>)</w:t>
      </w:r>
      <w:r>
        <w:t>;</w:t>
      </w:r>
    </w:p>
    <w:p w14:paraId="712231C5" w14:textId="77777777" w:rsidR="006A645B" w:rsidRPr="005622A0" w:rsidRDefault="006A645B" w:rsidP="006A645B">
      <w:pPr>
        <w:pStyle w:val="Programcodeblock"/>
        <w:framePr w:wrap="around"/>
      </w:pPr>
      <w:r w:rsidRPr="005622A0">
        <w:rPr>
          <w:color w:val="228B22"/>
        </w:rPr>
        <w:t>% pulse p(t) = u(t) - u(t-2)</w:t>
      </w:r>
    </w:p>
    <w:p w14:paraId="47DC3BC4" w14:textId="77777777" w:rsidR="006A645B" w:rsidRPr="005622A0" w:rsidRDefault="006A645B" w:rsidP="006A645B">
      <w:pPr>
        <w:pStyle w:val="Programcodeblock"/>
        <w:framePr w:wrap="around"/>
      </w:pPr>
      <w:r w:rsidRPr="005622A0">
        <w:t>p = u - utm2;</w:t>
      </w:r>
    </w:p>
    <w:p w14:paraId="66EDA8F0" w14:textId="77777777" w:rsidR="006A645B" w:rsidRPr="005622A0" w:rsidRDefault="006A645B" w:rsidP="006A645B">
      <w:pPr>
        <w:pStyle w:val="Programcodeblock"/>
        <w:framePr w:wrap="around"/>
      </w:pPr>
      <w:r w:rsidRPr="005622A0">
        <w:rPr>
          <w:color w:val="228B22"/>
        </w:rPr>
        <w:t>% two-sided, right-sided, finite duration sinusoids</w:t>
      </w:r>
    </w:p>
    <w:p w14:paraId="4676FE1E" w14:textId="77777777" w:rsidR="006A645B" w:rsidRPr="005622A0" w:rsidRDefault="006A645B" w:rsidP="006A645B">
      <w:pPr>
        <w:pStyle w:val="Programcodeblock"/>
        <w:framePr w:wrap="around"/>
      </w:pPr>
      <w:r w:rsidRPr="005622A0">
        <w:t>x = 5*cos(3*pi*t);</w:t>
      </w:r>
    </w:p>
    <w:p w14:paraId="5DFF9332" w14:textId="77777777" w:rsidR="006A645B" w:rsidRPr="005622A0" w:rsidRDefault="006A645B" w:rsidP="006A645B">
      <w:pPr>
        <w:pStyle w:val="Programcodeblock"/>
        <w:framePr w:wrap="around"/>
      </w:pPr>
      <w:proofErr w:type="spellStart"/>
      <w:r w:rsidRPr="005622A0">
        <w:t>x_rs</w:t>
      </w:r>
      <w:proofErr w:type="spellEnd"/>
      <w:r w:rsidRPr="005622A0">
        <w:t xml:space="preserve"> = x .* u;</w:t>
      </w:r>
    </w:p>
    <w:p w14:paraId="30BEDE40" w14:textId="77777777" w:rsidR="006A645B" w:rsidRPr="005622A0" w:rsidRDefault="006A645B" w:rsidP="006A645B">
      <w:pPr>
        <w:pStyle w:val="Programcodeblock"/>
        <w:framePr w:wrap="around"/>
      </w:pPr>
      <w:proofErr w:type="spellStart"/>
      <w:r w:rsidRPr="005622A0">
        <w:t>x_fd</w:t>
      </w:r>
      <w:proofErr w:type="spellEnd"/>
      <w:r w:rsidRPr="005622A0">
        <w:t xml:space="preserve"> = x .* p;</w:t>
      </w:r>
    </w:p>
    <w:p w14:paraId="2561051C" w14:textId="77777777" w:rsidR="006A645B" w:rsidRDefault="006A645B" w:rsidP="006A645B">
      <w:r>
        <w:t>Figure 1. MATLAB Code to Generate Two-sided, Right-sided, and Finite Duration Sinusoid</w:t>
      </w:r>
    </w:p>
    <w:p w14:paraId="7F033FED" w14:textId="77777777" w:rsidR="006A645B" w:rsidRDefault="006A645B" w:rsidP="00D917E6"/>
    <w:p w14:paraId="5C03D04D" w14:textId="77777777" w:rsidR="00E27F14" w:rsidRDefault="00E27F14" w:rsidP="00D917E6"/>
    <w:p w14:paraId="7A4B0A02" w14:textId="3DE3E69E" w:rsidR="00B7043A" w:rsidRDefault="00E27F14" w:rsidP="00B7043A">
      <w:pPr>
        <w:pStyle w:val="Heading2"/>
      </w:pPr>
      <w:r>
        <w:t>Sinusoidal Signals</w:t>
      </w:r>
    </w:p>
    <w:p w14:paraId="576E356F" w14:textId="35447423" w:rsidR="00B7043A" w:rsidRDefault="00B7043A" w:rsidP="00B7043A">
      <w:pPr>
        <w:pStyle w:val="Numberedlist"/>
      </w:pPr>
      <w:r>
        <w:t xml:space="preserve">What is the general mathematical form of a sinusoidal signal </w:t>
      </w:r>
      <w:r w:rsidR="00DF21CF">
        <w:t xml:space="preserve">(cosine) </w:t>
      </w:r>
      <w:r>
        <w:t>with a linear angle function?</w:t>
      </w:r>
    </w:p>
    <w:p w14:paraId="485DC06F" w14:textId="77777777" w:rsidR="00B7043A" w:rsidRDefault="00B7043A" w:rsidP="00B7043A">
      <w:pPr>
        <w:pStyle w:val="Indentedbulletedlist"/>
      </w:pPr>
      <w:r>
        <w:t>What does the amplitude of a sinusoid tell one about the sinusoidal function? What are the units of amplitude?</w:t>
      </w:r>
    </w:p>
    <w:p w14:paraId="4FAC3BA3" w14:textId="77777777" w:rsidR="00B7043A" w:rsidRDefault="00B7043A" w:rsidP="00B7043A">
      <w:pPr>
        <w:pStyle w:val="Indentedbulletedlist"/>
      </w:pPr>
      <w:r>
        <w:t>What does the frequency of a sinusoid tell one about the sinusoidal function? What are the units of frequency?</w:t>
      </w:r>
    </w:p>
    <w:p w14:paraId="1D78C9D6" w14:textId="77777777" w:rsidR="00B7043A" w:rsidRDefault="00B7043A" w:rsidP="00B7043A">
      <w:pPr>
        <w:pStyle w:val="Indentedbulletedlist"/>
      </w:pPr>
      <w:r>
        <w:t>What does the phase shift of a sinusoid tell one about the sinusoidal function? What are the units of phase shift?</w:t>
      </w:r>
    </w:p>
    <w:p w14:paraId="4D9C252D" w14:textId="77777777" w:rsidR="00B7043A" w:rsidRDefault="00B7043A" w:rsidP="00B7043A">
      <w:pPr>
        <w:pStyle w:val="Numberedlist"/>
        <w:numPr>
          <w:ilvl w:val="0"/>
          <w:numId w:val="0"/>
        </w:numPr>
      </w:pPr>
    </w:p>
    <w:p w14:paraId="00359FE2" w14:textId="7DFD03D3" w:rsidR="00E27F14" w:rsidRDefault="00E27F14" w:rsidP="00E27F14">
      <w:pPr>
        <w:pStyle w:val="Numberedlist"/>
      </w:pPr>
      <w:r w:rsidRPr="00C9223D">
        <w:t>Sketch two periods of the</w:t>
      </w:r>
      <w:r>
        <w:t xml:space="preserve"> continuous-time</w:t>
      </w:r>
      <w:r w:rsidRPr="00C9223D">
        <w:t xml:space="preserve"> sinusoidal function </w:t>
      </w:r>
      <w:r w:rsidR="00FE5D0E" w:rsidRPr="00FE5D0E">
        <w:rPr>
          <w:position w:val="-14"/>
        </w:rPr>
        <w:object w:dxaOrig="2260" w:dyaOrig="400" w14:anchorId="3A575AB4">
          <v:shape id="_x0000_i1047" type="#_x0000_t75" style="width:113.25pt;height:20.25pt" o:ole="">
            <v:imagedata r:id="rId51" o:title=""/>
          </v:shape>
          <o:OLEObject Type="Embed" ProgID="Equation.DSMT4" ShapeID="_x0000_i1047" DrawAspect="Content" ObjectID="_1794982838" r:id="rId52"/>
        </w:object>
      </w:r>
      <w:r w:rsidRPr="00C9223D">
        <w:t xml:space="preserve">. What changes </w:t>
      </w:r>
      <w:r>
        <w:t xml:space="preserve">in the sketch </w:t>
      </w:r>
      <w:r w:rsidRPr="00C9223D">
        <w:t>i</w:t>
      </w:r>
      <w:r>
        <w:t xml:space="preserve">f the amplitude is 3.25? What changes in the sketch if the phase shift is </w:t>
      </w:r>
      <w:r w:rsidR="00FE5D0E" w:rsidRPr="00FE5D0E">
        <w:rPr>
          <w:position w:val="-12"/>
        </w:rPr>
        <w:object w:dxaOrig="720" w:dyaOrig="360" w14:anchorId="4C081A81">
          <v:shape id="_x0000_i1048" type="#_x0000_t75" style="width:36pt;height:18pt" o:ole="">
            <v:imagedata r:id="rId53" o:title=""/>
          </v:shape>
          <o:OLEObject Type="Embed" ProgID="Equation.DSMT4" ShapeID="_x0000_i1048" DrawAspect="Content" ObjectID="_1794982839" r:id="rId54"/>
        </w:object>
      </w:r>
      <w:r>
        <w:t xml:space="preserve"> radians? </w:t>
      </w:r>
    </w:p>
    <w:p w14:paraId="41BAF28A" w14:textId="77777777" w:rsidR="00E27F14" w:rsidRDefault="00E27F14" w:rsidP="00E27F14"/>
    <w:p w14:paraId="3BF768D5" w14:textId="058C8BDF" w:rsidR="00E27F14" w:rsidRDefault="00E27F14" w:rsidP="00E27F14">
      <w:pPr>
        <w:pStyle w:val="Numberedlist"/>
      </w:pPr>
      <w:r>
        <w:t>Determine whether the following continuous-time signals are periodic. If the signal is periodic, determine the fundamental period of the signal.</w:t>
      </w:r>
    </w:p>
    <w:p w14:paraId="1D7D7EE9" w14:textId="65219B04" w:rsidR="00E27F14" w:rsidRDefault="00FE5D0E" w:rsidP="0060465D">
      <w:pPr>
        <w:pStyle w:val="Indentedletteredlist"/>
        <w:numPr>
          <w:ilvl w:val="0"/>
          <w:numId w:val="17"/>
        </w:numPr>
      </w:pPr>
      <w:r w:rsidRPr="00FE5D0E">
        <w:rPr>
          <w:position w:val="-14"/>
        </w:rPr>
        <w:object w:dxaOrig="2460" w:dyaOrig="400" w14:anchorId="611D7882">
          <v:shape id="_x0000_i1049" type="#_x0000_t75" style="width:123pt;height:20.25pt" o:ole="">
            <v:imagedata r:id="rId55" o:title=""/>
          </v:shape>
          <o:OLEObject Type="Embed" ProgID="Equation.DSMT4" ShapeID="_x0000_i1049" DrawAspect="Content" ObjectID="_1794982840" r:id="rId56"/>
        </w:object>
      </w:r>
    </w:p>
    <w:p w14:paraId="727A67B7" w14:textId="4141F08D" w:rsidR="00E27F14" w:rsidRDefault="00FE5D0E" w:rsidP="00E27F14">
      <w:pPr>
        <w:pStyle w:val="Indentedletteredlist"/>
      </w:pPr>
      <w:r w:rsidRPr="00FE5D0E">
        <w:rPr>
          <w:position w:val="-14"/>
        </w:rPr>
        <w:object w:dxaOrig="4060" w:dyaOrig="400" w14:anchorId="5CE74B5D">
          <v:shape id="_x0000_i1050" type="#_x0000_t75" style="width:203.25pt;height:20.25pt" o:ole="">
            <v:imagedata r:id="rId57" o:title=""/>
          </v:shape>
          <o:OLEObject Type="Embed" ProgID="Equation.DSMT4" ShapeID="_x0000_i1050" DrawAspect="Content" ObjectID="_1794982841" r:id="rId58"/>
        </w:object>
      </w:r>
    </w:p>
    <w:p w14:paraId="0F2CE71E" w14:textId="0F3CEF1D" w:rsidR="00E27F14" w:rsidRDefault="00FE5D0E" w:rsidP="0060465D">
      <w:pPr>
        <w:pStyle w:val="Indentedletteredlist"/>
      </w:pPr>
      <w:r w:rsidRPr="00FE5D0E">
        <w:rPr>
          <w:position w:val="-14"/>
        </w:rPr>
        <w:object w:dxaOrig="3960" w:dyaOrig="400" w14:anchorId="7A96B439">
          <v:shape id="_x0000_i1051" type="#_x0000_t75" style="width:198pt;height:20.25pt" o:ole="">
            <v:imagedata r:id="rId59" o:title=""/>
          </v:shape>
          <o:OLEObject Type="Embed" ProgID="Equation.DSMT4" ShapeID="_x0000_i1051" DrawAspect="Content" ObjectID="_1794982842" r:id="rId60"/>
        </w:object>
      </w:r>
    </w:p>
    <w:p w14:paraId="1DD6AB98" w14:textId="77777777" w:rsidR="00EE3713" w:rsidRDefault="00EE3713" w:rsidP="00E27F14"/>
    <w:p w14:paraId="6A9DBA7F" w14:textId="79E501F4" w:rsidR="00E27F14" w:rsidRDefault="00E27F14" w:rsidP="00E27F14">
      <w:pPr>
        <w:pStyle w:val="Numberedlist"/>
      </w:pPr>
      <w:r>
        <w:lastRenderedPageBreak/>
        <w:t xml:space="preserve">Determine the corresponding time shift </w:t>
      </w:r>
      <w:r w:rsidR="00FE5D0E" w:rsidRPr="00FE5D0E">
        <w:rPr>
          <w:position w:val="-12"/>
        </w:rPr>
        <w:object w:dxaOrig="220" w:dyaOrig="360" w14:anchorId="22CE6938">
          <v:shape id="_x0000_i1052" type="#_x0000_t75" style="width:11.25pt;height:18pt" o:ole="">
            <v:imagedata r:id="rId61" o:title=""/>
          </v:shape>
          <o:OLEObject Type="Embed" ProgID="Equation.DSMT4" ShapeID="_x0000_i1052" DrawAspect="Content" ObjectID="_1794982843" r:id="rId62"/>
        </w:object>
      </w:r>
      <w:r>
        <w:t xml:space="preserve"> for the sinusoidal signal </w:t>
      </w:r>
      <w:r w:rsidR="00FE5D0E" w:rsidRPr="00FE5D0E">
        <w:rPr>
          <w:position w:val="-14"/>
        </w:rPr>
        <w:object w:dxaOrig="2460" w:dyaOrig="400" w14:anchorId="582DCC2D">
          <v:shape id="_x0000_i1053" type="#_x0000_t75" style="width:123pt;height:20.25pt" o:ole="">
            <v:imagedata r:id="rId63" o:title=""/>
          </v:shape>
          <o:OLEObject Type="Embed" ProgID="Equation.DSMT4" ShapeID="_x0000_i1053" DrawAspect="Content" ObjectID="_1794982844" r:id="rId64"/>
        </w:object>
      </w:r>
      <w:r>
        <w:t xml:space="preserve"> to be represented in the form </w:t>
      </w:r>
      <w:r w:rsidR="00FE5D0E" w:rsidRPr="00FE5D0E">
        <w:rPr>
          <w:position w:val="-14"/>
        </w:rPr>
        <w:object w:dxaOrig="2280" w:dyaOrig="400" w14:anchorId="770BB0EB">
          <v:shape id="_x0000_i1054" type="#_x0000_t75" style="width:114pt;height:20.25pt" o:ole="">
            <v:imagedata r:id="rId65" o:title=""/>
          </v:shape>
          <o:OLEObject Type="Embed" ProgID="Equation.DSMT4" ShapeID="_x0000_i1054" DrawAspect="Content" ObjectID="_1794982845" r:id="rId66"/>
        </w:object>
      </w:r>
      <w:r>
        <w:t>.</w:t>
      </w:r>
    </w:p>
    <w:p w14:paraId="4008959E" w14:textId="77777777" w:rsidR="00E27F14" w:rsidRDefault="00E27F14" w:rsidP="00E27F14"/>
    <w:p w14:paraId="2460B56D" w14:textId="7BC4C35D" w:rsidR="00E27F14" w:rsidRDefault="00E27F14" w:rsidP="00E27F14">
      <w:pPr>
        <w:pStyle w:val="Numberedlist"/>
      </w:pPr>
      <w:r>
        <w:t xml:space="preserve">Determine the corresponding phase shift </w:t>
      </w:r>
      <w:r w:rsidR="00FE5D0E" w:rsidRPr="00FE5D0E">
        <w:rPr>
          <w:position w:val="-10"/>
        </w:rPr>
        <w:object w:dxaOrig="200" w:dyaOrig="320" w14:anchorId="201868F6">
          <v:shape id="_x0000_i1055" type="#_x0000_t75" style="width:9.75pt;height:15.75pt" o:ole="">
            <v:imagedata r:id="rId67" o:title=""/>
          </v:shape>
          <o:OLEObject Type="Embed" ProgID="Equation.DSMT4" ShapeID="_x0000_i1055" DrawAspect="Content" ObjectID="_1794982846" r:id="rId68"/>
        </w:object>
      </w:r>
      <w:r>
        <w:t xml:space="preserve"> for the sinusoidal signal </w:t>
      </w:r>
      <w:r w:rsidR="00FE5D0E" w:rsidRPr="00FE5D0E">
        <w:rPr>
          <w:position w:val="-14"/>
        </w:rPr>
        <w:object w:dxaOrig="2960" w:dyaOrig="400" w14:anchorId="5D6F6E04">
          <v:shape id="_x0000_i1056" type="#_x0000_t75" style="width:147.75pt;height:20.25pt" o:ole="">
            <v:imagedata r:id="rId69" o:title=""/>
          </v:shape>
          <o:OLEObject Type="Embed" ProgID="Equation.DSMT4" ShapeID="_x0000_i1056" DrawAspect="Content" ObjectID="_1794982847" r:id="rId70"/>
        </w:object>
      </w:r>
      <w:r>
        <w:t xml:space="preserve"> to be represented in the form </w:t>
      </w:r>
      <w:r w:rsidR="00FE5D0E" w:rsidRPr="00FE5D0E">
        <w:rPr>
          <w:position w:val="-14"/>
        </w:rPr>
        <w:object w:dxaOrig="2020" w:dyaOrig="400" w14:anchorId="619B015D">
          <v:shape id="_x0000_i1057" type="#_x0000_t75" style="width:101.25pt;height:20.25pt" o:ole="">
            <v:imagedata r:id="rId71" o:title=""/>
          </v:shape>
          <o:OLEObject Type="Embed" ProgID="Equation.DSMT4" ShapeID="_x0000_i1057" DrawAspect="Content" ObjectID="_1794982848" r:id="rId72"/>
        </w:object>
      </w:r>
      <w:r>
        <w:t>.</w:t>
      </w:r>
    </w:p>
    <w:p w14:paraId="2D1CE712" w14:textId="77777777" w:rsidR="00E27F14" w:rsidRDefault="00E27F14" w:rsidP="00E27F14"/>
    <w:p w14:paraId="48D97A86" w14:textId="4692B1CB" w:rsidR="00E27F14" w:rsidRDefault="00E27F14" w:rsidP="00E27F14">
      <w:pPr>
        <w:pStyle w:val="Numberedlist"/>
      </w:pPr>
      <w:r w:rsidRPr="00BA4598">
        <w:t xml:space="preserve">Determine the complex amplitude for the </w:t>
      </w:r>
      <w:r w:rsidR="00EE3713">
        <w:t xml:space="preserve">following </w:t>
      </w:r>
      <w:r w:rsidRPr="00BA4598">
        <w:t>signal</w:t>
      </w:r>
      <w:r>
        <w:t>s:</w:t>
      </w:r>
    </w:p>
    <w:p w14:paraId="5A3E507A" w14:textId="21E0005C" w:rsidR="00E27F14" w:rsidRDefault="00FE5D0E" w:rsidP="00E27F14">
      <w:pPr>
        <w:pStyle w:val="Indentedletteredlist"/>
        <w:numPr>
          <w:ilvl w:val="0"/>
          <w:numId w:val="12"/>
        </w:numPr>
      </w:pPr>
      <w:r w:rsidRPr="00FE5D0E">
        <w:rPr>
          <w:position w:val="-14"/>
        </w:rPr>
        <w:object w:dxaOrig="2700" w:dyaOrig="400" w14:anchorId="1BB0A203">
          <v:shape id="_x0000_i1058" type="#_x0000_t75" style="width:135pt;height:20.25pt" o:ole="">
            <v:imagedata r:id="rId73" o:title=""/>
          </v:shape>
          <o:OLEObject Type="Embed" ProgID="Equation.DSMT4" ShapeID="_x0000_i1058" DrawAspect="Content" ObjectID="_1794982849" r:id="rId74"/>
        </w:object>
      </w:r>
    </w:p>
    <w:p w14:paraId="23A24472" w14:textId="010B6838" w:rsidR="00E27F14" w:rsidRDefault="00FE5D0E" w:rsidP="00E27F14">
      <w:pPr>
        <w:pStyle w:val="Indentedletteredlist"/>
      </w:pPr>
      <w:r w:rsidRPr="00FE5D0E">
        <w:rPr>
          <w:position w:val="-14"/>
        </w:rPr>
        <w:object w:dxaOrig="2040" w:dyaOrig="420" w14:anchorId="74593682">
          <v:shape id="_x0000_i1059" type="#_x0000_t75" style="width:102pt;height:21pt" o:ole="">
            <v:imagedata r:id="rId75" o:title=""/>
          </v:shape>
          <o:OLEObject Type="Embed" ProgID="Equation.DSMT4" ShapeID="_x0000_i1059" DrawAspect="Content" ObjectID="_1794982850" r:id="rId76"/>
        </w:object>
      </w:r>
    </w:p>
    <w:p w14:paraId="23288103" w14:textId="77777777" w:rsidR="00E27F14" w:rsidRPr="001B1069" w:rsidRDefault="00E27F14" w:rsidP="00E27F14"/>
    <w:p w14:paraId="63EA2163" w14:textId="7CF51A0B" w:rsidR="00E27F14" w:rsidRDefault="00E27F14" w:rsidP="00E27F14">
      <w:pPr>
        <w:pStyle w:val="Numberedlist"/>
      </w:pPr>
      <w:r>
        <w:t>Express the complex</w:t>
      </w:r>
      <w:r w:rsidRPr="00BA4598">
        <w:t xml:space="preserve"> exponential signal </w:t>
      </w:r>
      <w:r w:rsidR="00FE5D0E" w:rsidRPr="00FE5D0E">
        <w:rPr>
          <w:position w:val="-14"/>
        </w:rPr>
        <w:object w:dxaOrig="1960" w:dyaOrig="420" w14:anchorId="0B392688">
          <v:shape id="_x0000_i1060" type="#_x0000_t75" style="width:98.25pt;height:21pt" o:ole="">
            <v:imagedata r:id="rId77" o:title=""/>
          </v:shape>
          <o:OLEObject Type="Embed" ProgID="Equation.DSMT4" ShapeID="_x0000_i1060" DrawAspect="Content" ObjectID="_1794982851" r:id="rId78"/>
        </w:object>
      </w:r>
      <w:r w:rsidRPr="00BA4598">
        <w:t xml:space="preserve"> in te</w:t>
      </w:r>
      <w:r>
        <w:t>rms of cosines and sins. U</w:t>
      </w:r>
      <w:r w:rsidRPr="00BA4598">
        <w:t>se the Euler equation.</w:t>
      </w:r>
    </w:p>
    <w:p w14:paraId="280FAFE1" w14:textId="77777777" w:rsidR="00E27F14" w:rsidRDefault="00E27F14" w:rsidP="00E27F14"/>
    <w:p w14:paraId="7CDB0734" w14:textId="007CEC62" w:rsidR="00E27F14" w:rsidRDefault="00E27F14" w:rsidP="00E27F14">
      <w:pPr>
        <w:pStyle w:val="Numberedlist"/>
      </w:pPr>
      <w:r>
        <w:t xml:space="preserve">Express the signal </w:t>
      </w:r>
      <w:r w:rsidR="00FE5D0E" w:rsidRPr="00FE5D0E">
        <w:rPr>
          <w:position w:val="-14"/>
        </w:rPr>
        <w:object w:dxaOrig="2640" w:dyaOrig="400" w14:anchorId="690C13CE">
          <v:shape id="_x0000_i1061" type="#_x0000_t75" style="width:132pt;height:20.25pt" o:ole="">
            <v:imagedata r:id="rId79" o:title=""/>
          </v:shape>
          <o:OLEObject Type="Embed" ProgID="Equation.DSMT4" ShapeID="_x0000_i1061" DrawAspect="Content" ObjectID="_1794982852" r:id="rId80"/>
        </w:object>
      </w:r>
      <w:r>
        <w:t xml:space="preserve"> in terms of complex exponential signals. Use the Inverse Euler equation.</w:t>
      </w:r>
    </w:p>
    <w:p w14:paraId="79B04621" w14:textId="77777777" w:rsidR="00E27F14" w:rsidRDefault="00E27F14" w:rsidP="00E27F14">
      <w:pPr>
        <w:pStyle w:val="Numberedlist"/>
        <w:numPr>
          <w:ilvl w:val="0"/>
          <w:numId w:val="0"/>
        </w:numPr>
      </w:pPr>
    </w:p>
    <w:p w14:paraId="4491FA9F" w14:textId="77777777" w:rsidR="004531BC" w:rsidRPr="00BA4598" w:rsidRDefault="004531BC" w:rsidP="004531BC">
      <w:pPr>
        <w:pStyle w:val="Numberedlist"/>
      </w:pPr>
      <w:r w:rsidRPr="00BA4598">
        <w:t xml:space="preserve">Determine the real part of the complex exponential signal </w:t>
      </w:r>
      <w:r w:rsidRPr="00FE5D0E">
        <w:rPr>
          <w:position w:val="-14"/>
        </w:rPr>
        <w:object w:dxaOrig="1920" w:dyaOrig="420" w14:anchorId="4D0E9C60">
          <v:shape id="_x0000_i1062" type="#_x0000_t75" style="width:96pt;height:21pt" o:ole="">
            <v:imagedata r:id="rId81" o:title=""/>
          </v:shape>
          <o:OLEObject Type="Embed" ProgID="Equation.DSMT4" ShapeID="_x0000_i1062" DrawAspect="Content" ObjectID="_1794982853" r:id="rId82"/>
        </w:object>
      </w:r>
      <w:r w:rsidRPr="00BA4598">
        <w:t>.</w:t>
      </w:r>
    </w:p>
    <w:p w14:paraId="21E99FA3" w14:textId="77777777" w:rsidR="004531BC" w:rsidRDefault="004531BC" w:rsidP="00E27F14">
      <w:pPr>
        <w:pStyle w:val="Numberedlist"/>
        <w:numPr>
          <w:ilvl w:val="0"/>
          <w:numId w:val="0"/>
        </w:numPr>
      </w:pPr>
    </w:p>
    <w:p w14:paraId="321662DD" w14:textId="20E41A92" w:rsidR="004531BC" w:rsidRDefault="004531BC" w:rsidP="004531BC">
      <w:pPr>
        <w:pStyle w:val="Numberedlist"/>
      </w:pPr>
      <w:r w:rsidRPr="00BA4598">
        <w:t>Write a MATLAB</w:t>
      </w:r>
      <w:r>
        <w:t xml:space="preserve"> program </w:t>
      </w:r>
      <w:r w:rsidRPr="00BA4598">
        <w:t xml:space="preserve">to evaluate and plot two periods of a sinusoid with amplitude </w:t>
      </w:r>
      <w:r>
        <w:t>4</w:t>
      </w:r>
      <w:r w:rsidRPr="00BA4598">
        <w:t xml:space="preserve">, frequency </w:t>
      </w:r>
      <w:r>
        <w:t>100</w:t>
      </w:r>
      <w:r w:rsidRPr="00BA4598">
        <w:t xml:space="preserve">Hz, and phase shift </w:t>
      </w:r>
      <w:r>
        <w:t>-</w:t>
      </w:r>
      <w:r w:rsidRPr="004531BC">
        <w:rPr>
          <w:rFonts w:ascii="Symbol" w:hAnsi="Symbol"/>
        </w:rPr>
        <w:t>p</w:t>
      </w:r>
      <w:r>
        <w:t>/3 rad</w:t>
      </w:r>
      <w:r w:rsidRPr="00BA4598">
        <w:t>. Evaluate the sinusoid three ways: using a cosine function, using the real part of a complex exponential function, and using complex exponential functions obtained from the cosine function using the Inverse Euler equation.</w:t>
      </w:r>
    </w:p>
    <w:p w14:paraId="0A672580" w14:textId="77777777" w:rsidR="004531BC" w:rsidRDefault="004531BC" w:rsidP="00E27F14">
      <w:pPr>
        <w:pStyle w:val="Numberedlist"/>
        <w:numPr>
          <w:ilvl w:val="0"/>
          <w:numId w:val="0"/>
        </w:numPr>
      </w:pPr>
    </w:p>
    <w:p w14:paraId="042F82D4" w14:textId="00C4C83F" w:rsidR="00E27F14" w:rsidRDefault="00E27F14" w:rsidP="00F64228">
      <w:pPr>
        <w:pStyle w:val="Numberedlist"/>
      </w:pPr>
      <w:r>
        <w:t>Write a MATLAB program to do the following</w:t>
      </w:r>
      <w:r w:rsidR="00F64228">
        <w:t xml:space="preserve"> g</w:t>
      </w:r>
      <w:r>
        <w:t>enerate and plot one and one</w:t>
      </w:r>
      <w:r w:rsidR="00053937">
        <w:t>-</w:t>
      </w:r>
      <w:r>
        <w:t xml:space="preserve">half periods of the continuous-time signal </w:t>
      </w:r>
      <w:r w:rsidR="00FE5D0E" w:rsidRPr="00FE5D0E">
        <w:rPr>
          <w:position w:val="-14"/>
        </w:rPr>
        <w:object w:dxaOrig="4940" w:dyaOrig="400" w14:anchorId="6FAD3D61">
          <v:shape id="_x0000_i1063" type="#_x0000_t75" style="width:246.75pt;height:20.25pt" o:ole="">
            <v:imagedata r:id="rId83" o:title=""/>
          </v:shape>
          <o:OLEObject Type="Embed" ProgID="Equation.DSMT4" ShapeID="_x0000_i1063" DrawAspect="Content" ObjectID="_1794982854" r:id="rId84"/>
        </w:object>
      </w:r>
      <w:r>
        <w:t>.</w:t>
      </w:r>
    </w:p>
    <w:p w14:paraId="6BFCF8DC" w14:textId="77777777" w:rsidR="00E27F14" w:rsidRDefault="00E27F14" w:rsidP="00E27F14"/>
    <w:p w14:paraId="62E406FB" w14:textId="531A8E30" w:rsidR="00E27F14" w:rsidRPr="009A549D" w:rsidRDefault="00E27F14" w:rsidP="00E27F14">
      <w:pPr>
        <w:pStyle w:val="Numberedlist"/>
      </w:pPr>
      <w:r>
        <w:t xml:space="preserve">Write a MATLAB program to evaluate and plot the piecewise function </w:t>
      </w:r>
      <w:r w:rsidR="00FE5D0E" w:rsidRPr="00FE5D0E">
        <w:rPr>
          <w:position w:val="-34"/>
        </w:rPr>
        <w:object w:dxaOrig="3620" w:dyaOrig="800" w14:anchorId="04E1D32A">
          <v:shape id="_x0000_i1064" type="#_x0000_t75" style="width:180.75pt;height:39.75pt" o:ole="">
            <v:imagedata r:id="rId85" o:title=""/>
          </v:shape>
          <o:OLEObject Type="Embed" ProgID="Equation.DSMT4" ShapeID="_x0000_i1064" DrawAspect="Content" ObjectID="_1794982855" r:id="rId86"/>
        </w:object>
      </w:r>
      <w:r>
        <w:rPr>
          <w:sz w:val="20"/>
          <w:szCs w:val="20"/>
        </w:rPr>
        <w:t>.</w:t>
      </w:r>
    </w:p>
    <w:p w14:paraId="31287804" w14:textId="77777777" w:rsidR="00CD7D2C" w:rsidRDefault="00CD7D2C" w:rsidP="00E27F14">
      <w:pPr>
        <w:shd w:val="clear" w:color="auto" w:fill="FFFFFF"/>
        <w:textAlignment w:val="center"/>
      </w:pPr>
    </w:p>
    <w:p w14:paraId="3A591CD9" w14:textId="77777777" w:rsidR="00F64228" w:rsidRPr="00744668" w:rsidRDefault="00F64228" w:rsidP="00E27F14">
      <w:pPr>
        <w:shd w:val="clear" w:color="auto" w:fill="FFFFFF"/>
        <w:textAlignment w:val="center"/>
      </w:pPr>
    </w:p>
    <w:p w14:paraId="44FD6510" w14:textId="10ED4D32" w:rsidR="00CD7D2C" w:rsidRDefault="00CD7D2C" w:rsidP="00CD7D2C">
      <w:pPr>
        <w:pStyle w:val="Heading2"/>
      </w:pPr>
      <w:r>
        <w:t>Discrete-time Signals</w:t>
      </w:r>
    </w:p>
    <w:p w14:paraId="481AFF1D" w14:textId="77777777" w:rsidR="00CD7D2C" w:rsidRPr="00810785" w:rsidRDefault="00CD7D2C" w:rsidP="00CD7D2C">
      <w:pPr>
        <w:pStyle w:val="Numberedlist"/>
      </w:pPr>
      <w:r>
        <w:t>Identify the type of signal and s</w:t>
      </w:r>
      <w:r w:rsidRPr="00810785">
        <w:t>ketch the following discrete-time signals.</w:t>
      </w:r>
    </w:p>
    <w:p w14:paraId="4EB9CF61" w14:textId="2791912B" w:rsidR="00CD7D2C" w:rsidRPr="00810785" w:rsidRDefault="00FE5D0E" w:rsidP="00B21F13">
      <w:pPr>
        <w:pStyle w:val="Indentedletteredlist"/>
        <w:numPr>
          <w:ilvl w:val="0"/>
          <w:numId w:val="18"/>
        </w:numPr>
      </w:pPr>
      <w:r w:rsidRPr="00FE5D0E">
        <w:rPr>
          <w:position w:val="-14"/>
        </w:rPr>
        <w:object w:dxaOrig="859" w:dyaOrig="400" w14:anchorId="210B0BA5">
          <v:shape id="_x0000_i1065" type="#_x0000_t75" style="width:42.75pt;height:20.25pt" o:ole="">
            <v:imagedata r:id="rId87" o:title=""/>
          </v:shape>
          <o:OLEObject Type="Embed" ProgID="Equation.DSMT4" ShapeID="_x0000_i1065" DrawAspect="Content" ObjectID="_1794982856" r:id="rId88"/>
        </w:object>
      </w:r>
    </w:p>
    <w:p w14:paraId="49559FE5" w14:textId="1A07F0E6" w:rsidR="00CD7D2C" w:rsidRPr="00810785" w:rsidRDefault="00FE5D0E" w:rsidP="00CD7D2C">
      <w:pPr>
        <w:pStyle w:val="Indentedletteredlist"/>
      </w:pPr>
      <w:r w:rsidRPr="00FE5D0E">
        <w:rPr>
          <w:position w:val="-14"/>
        </w:rPr>
        <w:object w:dxaOrig="840" w:dyaOrig="400" w14:anchorId="7BA2397F">
          <v:shape id="_x0000_i1066" type="#_x0000_t75" style="width:42pt;height:20.25pt" o:ole="">
            <v:imagedata r:id="rId89" o:title=""/>
          </v:shape>
          <o:OLEObject Type="Embed" ProgID="Equation.DSMT4" ShapeID="_x0000_i1066" DrawAspect="Content" ObjectID="_1794982857" r:id="rId90"/>
        </w:object>
      </w:r>
    </w:p>
    <w:p w14:paraId="74E3DDFE" w14:textId="10A67A99" w:rsidR="00CD7D2C" w:rsidRPr="00810785" w:rsidRDefault="00FE5D0E" w:rsidP="00CD7D2C">
      <w:pPr>
        <w:pStyle w:val="Indentedletteredlist"/>
      </w:pPr>
      <w:r w:rsidRPr="00FE5D0E">
        <w:rPr>
          <w:position w:val="-14"/>
        </w:rPr>
        <w:object w:dxaOrig="820" w:dyaOrig="400" w14:anchorId="23E9F18C">
          <v:shape id="_x0000_i1067" type="#_x0000_t75" style="width:41.25pt;height:20.25pt" o:ole="">
            <v:imagedata r:id="rId91" o:title=""/>
          </v:shape>
          <o:OLEObject Type="Embed" ProgID="Equation.DSMT4" ShapeID="_x0000_i1067" DrawAspect="Content" ObjectID="_1794982858" r:id="rId92"/>
        </w:object>
      </w:r>
    </w:p>
    <w:p w14:paraId="64C85640" w14:textId="38760B8F" w:rsidR="00CD7D2C" w:rsidRDefault="00FE5D0E" w:rsidP="00CD7D2C">
      <w:pPr>
        <w:pStyle w:val="Indentedletteredlist"/>
      </w:pPr>
      <w:r w:rsidRPr="00FE5D0E">
        <w:rPr>
          <w:position w:val="-14"/>
        </w:rPr>
        <w:object w:dxaOrig="1760" w:dyaOrig="400" w14:anchorId="1B92514C">
          <v:shape id="_x0000_i1068" type="#_x0000_t75" style="width:87.75pt;height:20.25pt" o:ole="">
            <v:imagedata r:id="rId93" o:title=""/>
          </v:shape>
          <o:OLEObject Type="Embed" ProgID="Equation.DSMT4" ShapeID="_x0000_i1068" DrawAspect="Content" ObjectID="_1794982859" r:id="rId94"/>
        </w:object>
      </w:r>
    </w:p>
    <w:p w14:paraId="74A1D48D" w14:textId="77777777" w:rsidR="00CD7D2C" w:rsidRDefault="00CD7D2C" w:rsidP="00CD7D2C"/>
    <w:p w14:paraId="78F6AF82" w14:textId="14FF958B" w:rsidR="006F7B1F" w:rsidRDefault="006F7B1F" w:rsidP="006F7B1F">
      <w:pPr>
        <w:pStyle w:val="Numberedlist"/>
      </w:pPr>
      <w:r w:rsidRPr="00C9223D">
        <w:lastRenderedPageBreak/>
        <w:t xml:space="preserve">Sketch two periods of the </w:t>
      </w:r>
      <w:r>
        <w:t xml:space="preserve">discrete-time </w:t>
      </w:r>
      <w:r w:rsidRPr="00C9223D">
        <w:t xml:space="preserve">sinusoidal function </w:t>
      </w:r>
      <w:r w:rsidR="00FE5D0E" w:rsidRPr="00FE5D0E">
        <w:rPr>
          <w:position w:val="-14"/>
        </w:rPr>
        <w:object w:dxaOrig="2260" w:dyaOrig="400" w14:anchorId="7AD1DA28">
          <v:shape id="_x0000_i1069" type="#_x0000_t75" style="width:113.25pt;height:20.25pt" o:ole="">
            <v:imagedata r:id="rId95" o:title=""/>
          </v:shape>
          <o:OLEObject Type="Embed" ProgID="Equation.DSMT4" ShapeID="_x0000_i1069" DrawAspect="Content" ObjectID="_1794982860" r:id="rId96"/>
        </w:object>
      </w:r>
      <w:r w:rsidRPr="00C9223D">
        <w:t xml:space="preserve">. What changes </w:t>
      </w:r>
      <w:r>
        <w:t xml:space="preserve">in the sketch </w:t>
      </w:r>
      <w:r w:rsidRPr="00C9223D">
        <w:t>i</w:t>
      </w:r>
      <w:r>
        <w:t xml:space="preserve">f the amplitude is 3.25? What changes in the sketch if the argument of the cosine is </w:t>
      </w:r>
      <w:r w:rsidR="00FE5D0E" w:rsidRPr="00FE5D0E">
        <w:rPr>
          <w:position w:val="-14"/>
        </w:rPr>
        <w:object w:dxaOrig="1340" w:dyaOrig="400" w14:anchorId="73CCA1E1">
          <v:shape id="_x0000_i1070" type="#_x0000_t75" style="width:66.75pt;height:20.25pt" o:ole="">
            <v:imagedata r:id="rId97" o:title=""/>
          </v:shape>
          <o:OLEObject Type="Embed" ProgID="Equation.DSMT4" ShapeID="_x0000_i1070" DrawAspect="Content" ObjectID="_1794982861" r:id="rId98"/>
        </w:object>
      </w:r>
      <w:r>
        <w:t>.</w:t>
      </w:r>
    </w:p>
    <w:p w14:paraId="3833E32C" w14:textId="77777777" w:rsidR="006F7B1F" w:rsidRDefault="006F7B1F" w:rsidP="00CD7D2C"/>
    <w:p w14:paraId="7F64165C" w14:textId="77777777" w:rsidR="00CD7D2C" w:rsidRDefault="00CD7D2C" w:rsidP="00CD7D2C">
      <w:pPr>
        <w:pStyle w:val="Numberedlist"/>
      </w:pPr>
      <w:r>
        <w:t>Determine the number of non-zero values for each of the following signals in the specified range.</w:t>
      </w:r>
    </w:p>
    <w:p w14:paraId="3DBAD26A" w14:textId="1EC8CA9F" w:rsidR="00CD7D2C" w:rsidRPr="00810785" w:rsidRDefault="00FE5D0E" w:rsidP="00B21F13">
      <w:pPr>
        <w:pStyle w:val="Indentedletteredlist"/>
        <w:numPr>
          <w:ilvl w:val="0"/>
          <w:numId w:val="19"/>
        </w:numPr>
      </w:pPr>
      <w:r w:rsidRPr="00FE5D0E">
        <w:rPr>
          <w:position w:val="-14"/>
        </w:rPr>
        <w:object w:dxaOrig="2480" w:dyaOrig="400" w14:anchorId="47F1C731">
          <v:shape id="_x0000_i1071" type="#_x0000_t75" style="width:123.75pt;height:20.25pt" o:ole="">
            <v:imagedata r:id="rId99" o:title=""/>
          </v:shape>
          <o:OLEObject Type="Embed" ProgID="Equation.DSMT4" ShapeID="_x0000_i1071" DrawAspect="Content" ObjectID="_1794982862" r:id="rId100"/>
        </w:object>
      </w:r>
      <w:r w:rsidR="00CD7D2C">
        <w:t xml:space="preserve"> for </w:t>
      </w:r>
      <w:r w:rsidRPr="00FE5D0E">
        <w:rPr>
          <w:position w:val="-6"/>
        </w:rPr>
        <w:object w:dxaOrig="1320" w:dyaOrig="279" w14:anchorId="710565ED">
          <v:shape id="_x0000_i1072" type="#_x0000_t75" style="width:66pt;height:14.25pt" o:ole="">
            <v:imagedata r:id="rId101" o:title=""/>
          </v:shape>
          <o:OLEObject Type="Embed" ProgID="Equation.DSMT4" ShapeID="_x0000_i1072" DrawAspect="Content" ObjectID="_1794982863" r:id="rId102"/>
        </w:object>
      </w:r>
    </w:p>
    <w:p w14:paraId="43270440" w14:textId="3EA95D0B" w:rsidR="00CD7D2C" w:rsidRDefault="00FE5D0E" w:rsidP="00CD7D2C">
      <w:pPr>
        <w:pStyle w:val="Indentedletteredlist"/>
      </w:pPr>
      <w:r w:rsidRPr="00FE5D0E">
        <w:rPr>
          <w:position w:val="-14"/>
        </w:rPr>
        <w:object w:dxaOrig="2480" w:dyaOrig="400" w14:anchorId="3B0EE09D">
          <v:shape id="_x0000_i1073" type="#_x0000_t75" style="width:123.75pt;height:20.25pt" o:ole="">
            <v:imagedata r:id="rId103" o:title=""/>
          </v:shape>
          <o:OLEObject Type="Embed" ProgID="Equation.DSMT4" ShapeID="_x0000_i1073" DrawAspect="Content" ObjectID="_1794982864" r:id="rId104"/>
        </w:object>
      </w:r>
      <w:r w:rsidR="00CD7D2C">
        <w:t xml:space="preserve"> for </w:t>
      </w:r>
      <w:r w:rsidRPr="00FE5D0E">
        <w:rPr>
          <w:position w:val="-6"/>
        </w:rPr>
        <w:object w:dxaOrig="900" w:dyaOrig="279" w14:anchorId="0557AFE9">
          <v:shape id="_x0000_i1074" type="#_x0000_t75" style="width:45pt;height:14.25pt" o:ole="">
            <v:imagedata r:id="rId105" o:title=""/>
          </v:shape>
          <o:OLEObject Type="Embed" ProgID="Equation.DSMT4" ShapeID="_x0000_i1074" DrawAspect="Content" ObjectID="_1794982865" r:id="rId106"/>
        </w:object>
      </w:r>
    </w:p>
    <w:p w14:paraId="4ADAD9A0" w14:textId="77777777" w:rsidR="00CD7D2C" w:rsidRDefault="00CD7D2C" w:rsidP="00CD7D2C"/>
    <w:p w14:paraId="48DBA8D0" w14:textId="77777777" w:rsidR="00CD7D2C" w:rsidRPr="00810785" w:rsidRDefault="00CD7D2C" w:rsidP="00CD7D2C">
      <w:pPr>
        <w:pStyle w:val="Numberedlist"/>
      </w:pPr>
      <w:r>
        <w:t>Identify the type of signal and s</w:t>
      </w:r>
      <w:r w:rsidRPr="00810785">
        <w:t>ketch the following discrete-time signals.</w:t>
      </w:r>
    </w:p>
    <w:p w14:paraId="2DE81DAA" w14:textId="71E650F5" w:rsidR="00CD7D2C" w:rsidRPr="00810785" w:rsidRDefault="00FE5D0E" w:rsidP="00CD7D2C">
      <w:pPr>
        <w:pStyle w:val="Indentedletteredlist"/>
        <w:numPr>
          <w:ilvl w:val="0"/>
          <w:numId w:val="14"/>
        </w:numPr>
      </w:pPr>
      <w:r w:rsidRPr="00FE5D0E">
        <w:rPr>
          <w:position w:val="-14"/>
        </w:rPr>
        <w:object w:dxaOrig="840" w:dyaOrig="400" w14:anchorId="604B475F">
          <v:shape id="_x0000_i1075" type="#_x0000_t75" style="width:42pt;height:20.25pt" o:ole="">
            <v:imagedata r:id="rId107" o:title=""/>
          </v:shape>
          <o:OLEObject Type="Embed" ProgID="Equation.DSMT4" ShapeID="_x0000_i1075" DrawAspect="Content" ObjectID="_1794982866" r:id="rId108"/>
        </w:object>
      </w:r>
    </w:p>
    <w:p w14:paraId="3CC6BE07" w14:textId="4F89BAB2" w:rsidR="00CD7D2C" w:rsidRDefault="00FE5D0E" w:rsidP="00CD7D2C">
      <w:pPr>
        <w:pStyle w:val="Indentedletteredlist"/>
      </w:pPr>
      <w:r w:rsidRPr="00FE5D0E">
        <w:rPr>
          <w:position w:val="-14"/>
        </w:rPr>
        <w:object w:dxaOrig="960" w:dyaOrig="400" w14:anchorId="79EEAD58">
          <v:shape id="_x0000_i1076" type="#_x0000_t75" style="width:48pt;height:20.25pt" o:ole="">
            <v:imagedata r:id="rId109" o:title=""/>
          </v:shape>
          <o:OLEObject Type="Embed" ProgID="Equation.DSMT4" ShapeID="_x0000_i1076" DrawAspect="Content" ObjectID="_1794982867" r:id="rId110"/>
        </w:object>
      </w:r>
    </w:p>
    <w:p w14:paraId="2F74E005" w14:textId="2E3D6D13" w:rsidR="00CD7D2C" w:rsidRDefault="00FE5D0E" w:rsidP="00CD7D2C">
      <w:pPr>
        <w:pStyle w:val="Indentedletteredlist"/>
      </w:pPr>
      <w:r w:rsidRPr="00FE5D0E">
        <w:rPr>
          <w:position w:val="-14"/>
        </w:rPr>
        <w:object w:dxaOrig="3019" w:dyaOrig="400" w14:anchorId="4016D1E5">
          <v:shape id="_x0000_i1077" type="#_x0000_t75" style="width:150.75pt;height:20.25pt" o:ole="">
            <v:imagedata r:id="rId111" o:title=""/>
          </v:shape>
          <o:OLEObject Type="Embed" ProgID="Equation.DSMT4" ShapeID="_x0000_i1077" DrawAspect="Content" ObjectID="_1794982868" r:id="rId112"/>
        </w:object>
      </w:r>
    </w:p>
    <w:p w14:paraId="31C2F29D" w14:textId="3659437F" w:rsidR="00CD7D2C" w:rsidRDefault="00FE5D0E" w:rsidP="00CD7D2C">
      <w:pPr>
        <w:pStyle w:val="Indentedletteredlist"/>
      </w:pPr>
      <w:r w:rsidRPr="00FE5D0E">
        <w:rPr>
          <w:position w:val="-14"/>
        </w:rPr>
        <w:object w:dxaOrig="1740" w:dyaOrig="400" w14:anchorId="7D7C1296">
          <v:shape id="_x0000_i1078" type="#_x0000_t75" style="width:87pt;height:20.25pt" o:ole="">
            <v:imagedata r:id="rId113" o:title=""/>
          </v:shape>
          <o:OLEObject Type="Embed" ProgID="Equation.DSMT4" ShapeID="_x0000_i1078" DrawAspect="Content" ObjectID="_1794982869" r:id="rId114"/>
        </w:object>
      </w:r>
    </w:p>
    <w:p w14:paraId="1EE23FDD" w14:textId="77777777" w:rsidR="00CD7D2C" w:rsidRPr="00946F37" w:rsidRDefault="00CD7D2C" w:rsidP="00CD7D2C"/>
    <w:p w14:paraId="68B8B80E" w14:textId="77777777" w:rsidR="00CD7D2C" w:rsidRPr="00946F37" w:rsidRDefault="00CD7D2C" w:rsidP="00CD7D2C">
      <w:pPr>
        <w:pStyle w:val="Numberedlist"/>
      </w:pPr>
      <w:r w:rsidRPr="00946F37">
        <w:t xml:space="preserve">Represent the following </w:t>
      </w:r>
      <w:r>
        <w:t xml:space="preserve">discrete-time </w:t>
      </w:r>
      <w:r w:rsidRPr="00946F37">
        <w:t>signals as weighted sums of impulses</w:t>
      </w:r>
      <w:r>
        <w:t xml:space="preserve"> and as a sequence of numbers (x</w:t>
      </w:r>
      <w:r w:rsidRPr="00E64984">
        <w:rPr>
          <w:vertAlign w:val="subscript"/>
        </w:rPr>
        <w:t>2</w:t>
      </w:r>
      <w:r>
        <w:t>[n] is given as a sequence of numbers).</w:t>
      </w:r>
    </w:p>
    <w:p w14:paraId="1179E8D3" w14:textId="5D9BA8CB" w:rsidR="00CD7D2C" w:rsidRDefault="00FE5D0E" w:rsidP="00CD7D2C">
      <w:pPr>
        <w:pStyle w:val="Indentedletteredlist"/>
        <w:numPr>
          <w:ilvl w:val="0"/>
          <w:numId w:val="15"/>
        </w:numPr>
      </w:pPr>
      <w:r w:rsidRPr="00FE5D0E">
        <w:rPr>
          <w:position w:val="-14"/>
        </w:rPr>
        <w:object w:dxaOrig="2480" w:dyaOrig="400" w14:anchorId="63B1486A">
          <v:shape id="_x0000_i1079" type="#_x0000_t75" style="width:123.75pt;height:20.25pt" o:ole="">
            <v:imagedata r:id="rId115" o:title=""/>
          </v:shape>
          <o:OLEObject Type="Embed" ProgID="Equation.DSMT4" ShapeID="_x0000_i1079" DrawAspect="Content" ObjectID="_1794982870" r:id="rId116"/>
        </w:object>
      </w:r>
    </w:p>
    <w:p w14:paraId="0CE5A42C" w14:textId="6061CB96" w:rsidR="00CD7D2C" w:rsidRDefault="00FE5D0E" w:rsidP="00CD7D2C">
      <w:pPr>
        <w:pStyle w:val="Indentedletteredlist"/>
        <w:numPr>
          <w:ilvl w:val="0"/>
          <w:numId w:val="11"/>
        </w:numPr>
      </w:pPr>
      <w:r w:rsidRPr="00FE5D0E">
        <w:rPr>
          <w:position w:val="-14"/>
        </w:rPr>
        <w:object w:dxaOrig="1939" w:dyaOrig="400" w14:anchorId="4117162F">
          <v:shape id="_x0000_i1080" type="#_x0000_t75" style="width:96.75pt;height:20.25pt" o:ole="">
            <v:imagedata r:id="rId117" o:title=""/>
          </v:shape>
          <o:OLEObject Type="Embed" ProgID="Equation.DSMT4" ShapeID="_x0000_i1080" DrawAspect="Content" ObjectID="_1794982871" r:id="rId118"/>
        </w:object>
      </w:r>
      <w:r w:rsidR="00CD7D2C" w:rsidRPr="00946F37">
        <w:t>, assume the fir</w:t>
      </w:r>
      <w:r w:rsidR="00CD7D2C">
        <w:t xml:space="preserve">st value in the sequence is </w:t>
      </w:r>
      <w:r w:rsidRPr="00FE5D0E">
        <w:rPr>
          <w:position w:val="-14"/>
        </w:rPr>
        <w:object w:dxaOrig="580" w:dyaOrig="400" w14:anchorId="39954B02">
          <v:shape id="_x0000_i1081" type="#_x0000_t75" style="width:29.25pt;height:20.25pt" o:ole="">
            <v:imagedata r:id="rId119" o:title=""/>
          </v:shape>
          <o:OLEObject Type="Embed" ProgID="Equation.DSMT4" ShapeID="_x0000_i1081" DrawAspect="Content" ObjectID="_1794982872" r:id="rId120"/>
        </w:object>
      </w:r>
    </w:p>
    <w:p w14:paraId="60D7E454" w14:textId="730BC4E0" w:rsidR="00CD7D2C" w:rsidRDefault="00FE5D0E" w:rsidP="00CD7D2C">
      <w:pPr>
        <w:pStyle w:val="Indentedletteredlist"/>
      </w:pPr>
      <w:r w:rsidRPr="00FE5D0E">
        <w:rPr>
          <w:position w:val="-14"/>
        </w:rPr>
        <w:object w:dxaOrig="3560" w:dyaOrig="400" w14:anchorId="247457E4">
          <v:shape id="_x0000_i1082" type="#_x0000_t75" style="width:177.75pt;height:20.25pt" o:ole="">
            <v:imagedata r:id="rId121" o:title=""/>
          </v:shape>
          <o:OLEObject Type="Embed" ProgID="Equation.DSMT4" ShapeID="_x0000_i1082" DrawAspect="Content" ObjectID="_1794982873" r:id="rId122"/>
        </w:object>
      </w:r>
    </w:p>
    <w:p w14:paraId="555F5B22" w14:textId="25C52B6F" w:rsidR="00CD7D2C" w:rsidRDefault="00FE5D0E" w:rsidP="00CD7D2C">
      <w:pPr>
        <w:pStyle w:val="Indentedletteredlist"/>
      </w:pPr>
      <w:r w:rsidRPr="00FE5D0E">
        <w:rPr>
          <w:position w:val="-14"/>
        </w:rPr>
        <w:object w:dxaOrig="2520" w:dyaOrig="400" w14:anchorId="4679D10B">
          <v:shape id="_x0000_i1083" type="#_x0000_t75" style="width:126pt;height:20.25pt" o:ole="">
            <v:imagedata r:id="rId123" o:title=""/>
          </v:shape>
          <o:OLEObject Type="Embed" ProgID="Equation.DSMT4" ShapeID="_x0000_i1083" DrawAspect="Content" ObjectID="_1794982874" r:id="rId124"/>
        </w:object>
      </w:r>
    </w:p>
    <w:p w14:paraId="7410E704" w14:textId="77777777" w:rsidR="00CD7D2C" w:rsidRDefault="00CD7D2C" w:rsidP="00CD7D2C"/>
    <w:p w14:paraId="477B7A2A" w14:textId="77777777" w:rsidR="00CD7D2C" w:rsidRDefault="00CD7D2C" w:rsidP="00CD7D2C">
      <w:pPr>
        <w:pStyle w:val="Numberedlist"/>
      </w:pPr>
      <w:r>
        <w:t>Write a MATLAB program that will generate and plot the following discrete-time signals. Use the MATLAB code of Figure 2 as a starting point. The code of Figure 2 generates a discrete-time impulse, step, and pulse.</w:t>
      </w:r>
    </w:p>
    <w:p w14:paraId="670A84E2" w14:textId="4E311FE7" w:rsidR="00CD7D2C" w:rsidRDefault="00FE5D0E" w:rsidP="00CD7D2C">
      <w:pPr>
        <w:pStyle w:val="Indentedbulletedlist"/>
      </w:pPr>
      <w:r w:rsidRPr="00FE5D0E">
        <w:rPr>
          <w:position w:val="-14"/>
        </w:rPr>
        <w:object w:dxaOrig="2680" w:dyaOrig="400" w14:anchorId="581B48FF">
          <v:shape id="_x0000_i1084" type="#_x0000_t75" style="width:134.25pt;height:20.25pt" o:ole="">
            <v:imagedata r:id="rId125" o:title=""/>
          </v:shape>
          <o:OLEObject Type="Embed" ProgID="Equation.DSMT4" ShapeID="_x0000_i1084" DrawAspect="Content" ObjectID="_1794982875" r:id="rId126"/>
        </w:object>
      </w:r>
    </w:p>
    <w:p w14:paraId="1998B3F6" w14:textId="15DBCA75" w:rsidR="00CD7D2C" w:rsidRDefault="00FE5D0E" w:rsidP="00CD7D2C">
      <w:pPr>
        <w:pStyle w:val="Indentedbulletedlist"/>
      </w:pPr>
      <w:r w:rsidRPr="00FE5D0E">
        <w:rPr>
          <w:position w:val="-14"/>
        </w:rPr>
        <w:object w:dxaOrig="1500" w:dyaOrig="400" w14:anchorId="475CED39">
          <v:shape id="_x0000_i1085" type="#_x0000_t75" style="width:75pt;height:20.25pt" o:ole="">
            <v:imagedata r:id="rId127" o:title=""/>
          </v:shape>
          <o:OLEObject Type="Embed" ProgID="Equation.DSMT4" ShapeID="_x0000_i1085" DrawAspect="Content" ObjectID="_1794982876" r:id="rId128"/>
        </w:object>
      </w:r>
    </w:p>
    <w:p w14:paraId="123CA063" w14:textId="4EB2881B" w:rsidR="00CD7D2C" w:rsidRDefault="00FE5D0E" w:rsidP="00CD7D2C">
      <w:pPr>
        <w:pStyle w:val="Indentedbulletedlist"/>
      </w:pPr>
      <w:r w:rsidRPr="00FE5D0E">
        <w:rPr>
          <w:position w:val="-16"/>
        </w:rPr>
        <w:object w:dxaOrig="2700" w:dyaOrig="440" w14:anchorId="562AF89A">
          <v:shape id="_x0000_i1086" type="#_x0000_t75" style="width:135pt;height:21.75pt" o:ole="">
            <v:imagedata r:id="rId129" o:title=""/>
          </v:shape>
          <o:OLEObject Type="Embed" ProgID="Equation.DSMT4" ShapeID="_x0000_i1086" DrawAspect="Content" ObjectID="_1794982877" r:id="rId130"/>
        </w:object>
      </w:r>
    </w:p>
    <w:p w14:paraId="3AE1BC66" w14:textId="77777777" w:rsidR="00CD7D2C" w:rsidRDefault="00CD7D2C" w:rsidP="00CD7D2C"/>
    <w:p w14:paraId="01056502" w14:textId="77777777" w:rsidR="00CD7D2C" w:rsidRPr="007116F2" w:rsidRDefault="00CD7D2C" w:rsidP="00CD7D2C">
      <w:pPr>
        <w:pStyle w:val="Programcodeblock"/>
        <w:framePr w:wrap="around"/>
      </w:pPr>
      <w:r w:rsidRPr="00BC526A">
        <w:lastRenderedPageBreak/>
        <w:t>clear;</w:t>
      </w:r>
      <w:r>
        <w:t xml:space="preserve"> </w:t>
      </w:r>
      <w:proofErr w:type="spellStart"/>
      <w:r w:rsidRPr="00BC526A">
        <w:t>clc</w:t>
      </w:r>
      <w:proofErr w:type="spellEnd"/>
      <w:r w:rsidRPr="00BC526A">
        <w:t>;</w:t>
      </w:r>
      <w:r>
        <w:t xml:space="preserve"> </w:t>
      </w:r>
      <w:r w:rsidRPr="00BC526A">
        <w:t xml:space="preserve">close </w:t>
      </w:r>
      <w:r w:rsidRPr="00BC526A">
        <w:rPr>
          <w:color w:val="A020F0"/>
        </w:rPr>
        <w:t>all</w:t>
      </w:r>
      <w:r w:rsidRPr="00BC526A">
        <w:t>;</w:t>
      </w:r>
    </w:p>
    <w:p w14:paraId="4700A9EF" w14:textId="77777777" w:rsidR="00CD7D2C" w:rsidRPr="00BC526A" w:rsidRDefault="00CD7D2C" w:rsidP="00CD7D2C">
      <w:pPr>
        <w:pStyle w:val="Programcodeblock"/>
        <w:framePr w:wrap="around"/>
      </w:pPr>
      <w:r w:rsidRPr="00BC526A">
        <w:t>n = -5:1:39;</w:t>
      </w:r>
    </w:p>
    <w:p w14:paraId="7F84161B" w14:textId="77777777" w:rsidR="00CD7D2C" w:rsidRPr="00BC526A" w:rsidRDefault="00CD7D2C" w:rsidP="00CD7D2C">
      <w:pPr>
        <w:pStyle w:val="Programcodeblock"/>
        <w:framePr w:wrap="around"/>
      </w:pPr>
    </w:p>
    <w:p w14:paraId="0950FEC6" w14:textId="77777777" w:rsidR="00CD7D2C" w:rsidRPr="00BC526A" w:rsidRDefault="00CD7D2C" w:rsidP="00CD7D2C">
      <w:pPr>
        <w:pStyle w:val="Programcodeblock"/>
        <w:framePr w:wrap="around"/>
      </w:pPr>
      <w:r w:rsidRPr="00BC526A">
        <w:rPr>
          <w:color w:val="228B22"/>
        </w:rPr>
        <w:t>% delayed discrete-time impulse, d[n-5]</w:t>
      </w:r>
    </w:p>
    <w:p w14:paraId="034ABA3D" w14:textId="77777777" w:rsidR="00CD7D2C" w:rsidRPr="00BC526A" w:rsidRDefault="00CD7D2C" w:rsidP="00CD7D2C">
      <w:pPr>
        <w:pStyle w:val="Programcodeblock"/>
        <w:framePr w:wrap="around"/>
      </w:pPr>
      <w:r w:rsidRPr="00BC526A">
        <w:t>d = zeros(1,length(n));</w:t>
      </w:r>
    </w:p>
    <w:p w14:paraId="64D77480" w14:textId="77777777" w:rsidR="00CD7D2C" w:rsidRPr="00BC526A" w:rsidRDefault="00CD7D2C" w:rsidP="00CD7D2C">
      <w:pPr>
        <w:pStyle w:val="Programcodeblock"/>
        <w:framePr w:wrap="around"/>
      </w:pPr>
      <w:r w:rsidRPr="00BC526A">
        <w:t>loc = n == 5;</w:t>
      </w:r>
    </w:p>
    <w:p w14:paraId="389D3123" w14:textId="77777777" w:rsidR="00CD7D2C" w:rsidRPr="00BC526A" w:rsidRDefault="00CD7D2C" w:rsidP="00CD7D2C">
      <w:pPr>
        <w:pStyle w:val="Programcodeblock"/>
        <w:framePr w:wrap="around"/>
      </w:pPr>
      <w:r w:rsidRPr="00BC526A">
        <w:t>d(loc) = 1</w:t>
      </w:r>
      <w:r>
        <w:t>.0</w:t>
      </w:r>
      <w:r w:rsidRPr="00BC526A">
        <w:t>;</w:t>
      </w:r>
    </w:p>
    <w:p w14:paraId="0172E602" w14:textId="77777777" w:rsidR="00CD7D2C" w:rsidRPr="00BC526A" w:rsidRDefault="00CD7D2C" w:rsidP="00CD7D2C">
      <w:pPr>
        <w:pStyle w:val="Programcodeblock"/>
        <w:framePr w:wrap="around"/>
      </w:pPr>
      <w:r w:rsidRPr="00BC526A">
        <w:t>figure(1)</w:t>
      </w:r>
    </w:p>
    <w:p w14:paraId="2FEE897C" w14:textId="77777777" w:rsidR="00CD7D2C" w:rsidRPr="00BC526A" w:rsidRDefault="00CD7D2C" w:rsidP="00CD7D2C">
      <w:pPr>
        <w:pStyle w:val="Programcodeblock"/>
        <w:framePr w:wrap="around"/>
      </w:pPr>
      <w:r w:rsidRPr="00BC526A">
        <w:t>stem(</w:t>
      </w:r>
      <w:proofErr w:type="spellStart"/>
      <w:r w:rsidRPr="00BC526A">
        <w:t>n,d</w:t>
      </w:r>
      <w:proofErr w:type="spellEnd"/>
      <w:r w:rsidRPr="00BC526A">
        <w:t xml:space="preserve">), </w:t>
      </w:r>
      <w:proofErr w:type="spellStart"/>
      <w:r w:rsidRPr="00BC526A">
        <w:t>xlabel</w:t>
      </w:r>
      <w:proofErr w:type="spellEnd"/>
      <w:r w:rsidRPr="00BC526A">
        <w:t>(</w:t>
      </w:r>
      <w:r w:rsidRPr="00BC526A">
        <w:rPr>
          <w:color w:val="A020F0"/>
        </w:rPr>
        <w:t>'n'</w:t>
      </w:r>
      <w:r w:rsidRPr="00BC526A">
        <w:t xml:space="preserve">), </w:t>
      </w:r>
      <w:proofErr w:type="spellStart"/>
      <w:r w:rsidRPr="00BC526A">
        <w:t>ylabel</w:t>
      </w:r>
      <w:proofErr w:type="spellEnd"/>
      <w:r w:rsidRPr="00BC526A">
        <w:t>(</w:t>
      </w:r>
      <w:r w:rsidRPr="00BC526A">
        <w:rPr>
          <w:color w:val="A020F0"/>
        </w:rPr>
        <w:t>'d[n-5]'</w:t>
      </w:r>
      <w:r w:rsidRPr="00BC526A">
        <w:t>);</w:t>
      </w:r>
    </w:p>
    <w:p w14:paraId="6D1D1AB5" w14:textId="77777777" w:rsidR="00CD7D2C" w:rsidRPr="00BC526A" w:rsidRDefault="00CD7D2C" w:rsidP="00CD7D2C">
      <w:pPr>
        <w:pStyle w:val="Programcodeblock"/>
        <w:framePr w:wrap="around"/>
      </w:pPr>
      <w:r w:rsidRPr="00BC526A">
        <w:rPr>
          <w:color w:val="228B22"/>
        </w:rPr>
        <w:t>% delayed discrete-time step, d = 4</w:t>
      </w:r>
    </w:p>
    <w:p w14:paraId="10969418" w14:textId="77777777" w:rsidR="00CD7D2C" w:rsidRPr="00BC526A" w:rsidRDefault="00CD7D2C" w:rsidP="00CD7D2C">
      <w:pPr>
        <w:pStyle w:val="Programcodeblock"/>
        <w:framePr w:wrap="around"/>
      </w:pPr>
      <w:r w:rsidRPr="00BC526A">
        <w:t>u = zeros(1,length(n));</w:t>
      </w:r>
    </w:p>
    <w:p w14:paraId="7BBC2206" w14:textId="77777777" w:rsidR="00CD7D2C" w:rsidRPr="00BC526A" w:rsidRDefault="00CD7D2C" w:rsidP="00CD7D2C">
      <w:pPr>
        <w:pStyle w:val="Programcodeblock"/>
        <w:framePr w:wrap="around"/>
      </w:pPr>
      <w:r w:rsidRPr="00BC526A">
        <w:t>loc = n &gt;= 4;</w:t>
      </w:r>
    </w:p>
    <w:p w14:paraId="7B72410E" w14:textId="77777777" w:rsidR="00CD7D2C" w:rsidRPr="00BC526A" w:rsidRDefault="00CD7D2C" w:rsidP="00CD7D2C">
      <w:pPr>
        <w:pStyle w:val="Programcodeblock"/>
        <w:framePr w:wrap="around"/>
      </w:pPr>
      <w:r w:rsidRPr="00BC526A">
        <w:t>u(loc) = 1</w:t>
      </w:r>
      <w:r>
        <w:t>.0</w:t>
      </w:r>
      <w:r w:rsidRPr="00BC526A">
        <w:t>;</w:t>
      </w:r>
    </w:p>
    <w:p w14:paraId="6936A01B" w14:textId="77777777" w:rsidR="00CD7D2C" w:rsidRPr="00BC526A" w:rsidRDefault="00CD7D2C" w:rsidP="00CD7D2C">
      <w:pPr>
        <w:pStyle w:val="Programcodeblock"/>
        <w:framePr w:wrap="around"/>
      </w:pPr>
      <w:r w:rsidRPr="00BC526A">
        <w:t>figure(2)</w:t>
      </w:r>
    </w:p>
    <w:p w14:paraId="6FA92CE8" w14:textId="77777777" w:rsidR="00CD7D2C" w:rsidRPr="00BC526A" w:rsidRDefault="00CD7D2C" w:rsidP="00CD7D2C">
      <w:pPr>
        <w:pStyle w:val="Programcodeblock"/>
        <w:framePr w:wrap="around"/>
      </w:pPr>
      <w:r w:rsidRPr="00BC526A">
        <w:t>stem(</w:t>
      </w:r>
      <w:proofErr w:type="spellStart"/>
      <w:r w:rsidRPr="00BC526A">
        <w:t>n,u</w:t>
      </w:r>
      <w:proofErr w:type="spellEnd"/>
      <w:r w:rsidRPr="00BC526A">
        <w:t xml:space="preserve">), </w:t>
      </w:r>
      <w:proofErr w:type="spellStart"/>
      <w:r w:rsidRPr="00BC526A">
        <w:t>xlabel</w:t>
      </w:r>
      <w:proofErr w:type="spellEnd"/>
      <w:r w:rsidRPr="00BC526A">
        <w:t>(</w:t>
      </w:r>
      <w:r w:rsidRPr="00BC526A">
        <w:rPr>
          <w:color w:val="A020F0"/>
        </w:rPr>
        <w:t>'n'</w:t>
      </w:r>
      <w:r w:rsidRPr="00BC526A">
        <w:t xml:space="preserve">), </w:t>
      </w:r>
      <w:proofErr w:type="spellStart"/>
      <w:r w:rsidRPr="00BC526A">
        <w:t>ylabel</w:t>
      </w:r>
      <w:proofErr w:type="spellEnd"/>
      <w:r w:rsidRPr="00BC526A">
        <w:t>(</w:t>
      </w:r>
      <w:r w:rsidRPr="00BC526A">
        <w:rPr>
          <w:color w:val="A020F0"/>
        </w:rPr>
        <w:t>'u[n-4]'</w:t>
      </w:r>
      <w:r w:rsidRPr="00BC526A">
        <w:t>);</w:t>
      </w:r>
    </w:p>
    <w:p w14:paraId="482CBF36" w14:textId="77777777" w:rsidR="00CD7D2C" w:rsidRPr="00BC526A" w:rsidRDefault="00CD7D2C" w:rsidP="00CD7D2C">
      <w:pPr>
        <w:pStyle w:val="Programcodeblock"/>
        <w:framePr w:wrap="around"/>
      </w:pPr>
      <w:r w:rsidRPr="00BC526A">
        <w:rPr>
          <w:color w:val="228B22"/>
        </w:rPr>
        <w:t>% discrete-time pulse, p[n] = u[n] - u[n-10]</w:t>
      </w:r>
    </w:p>
    <w:p w14:paraId="77B04910" w14:textId="77777777" w:rsidR="00CD7D2C" w:rsidRPr="00BC526A" w:rsidRDefault="00CD7D2C" w:rsidP="00CD7D2C">
      <w:pPr>
        <w:pStyle w:val="Programcodeblock"/>
        <w:framePr w:wrap="around"/>
      </w:pPr>
      <w:r w:rsidRPr="00BC526A">
        <w:t>p = zeros(1,length(n));</w:t>
      </w:r>
    </w:p>
    <w:p w14:paraId="40EFF1D5" w14:textId="77777777" w:rsidR="00CD7D2C" w:rsidRPr="00BC526A" w:rsidRDefault="00CD7D2C" w:rsidP="00CD7D2C">
      <w:pPr>
        <w:pStyle w:val="Programcodeblock"/>
        <w:framePr w:wrap="around"/>
      </w:pPr>
      <w:r w:rsidRPr="00BC526A">
        <w:t>loc = n &gt;= 0 &amp; n &lt; 10;</w:t>
      </w:r>
    </w:p>
    <w:p w14:paraId="501D5E81" w14:textId="77777777" w:rsidR="00CD7D2C" w:rsidRPr="00BC526A" w:rsidRDefault="00CD7D2C" w:rsidP="00CD7D2C">
      <w:pPr>
        <w:pStyle w:val="Programcodeblock"/>
        <w:framePr w:wrap="around"/>
      </w:pPr>
      <w:r w:rsidRPr="00BC526A">
        <w:t>p(loc) = 1</w:t>
      </w:r>
      <w:r>
        <w:t>.0</w:t>
      </w:r>
      <w:r w:rsidRPr="00BC526A">
        <w:t>;</w:t>
      </w:r>
    </w:p>
    <w:p w14:paraId="11BF6ACF" w14:textId="77777777" w:rsidR="00CD7D2C" w:rsidRPr="00BC526A" w:rsidRDefault="00CD7D2C" w:rsidP="00CD7D2C">
      <w:pPr>
        <w:pStyle w:val="Programcodeblock"/>
        <w:framePr w:wrap="around"/>
      </w:pPr>
      <w:r w:rsidRPr="00BC526A">
        <w:t>figure(3)</w:t>
      </w:r>
    </w:p>
    <w:p w14:paraId="777148E9" w14:textId="77777777" w:rsidR="00CD7D2C" w:rsidRPr="00BC526A" w:rsidRDefault="00CD7D2C" w:rsidP="00CD7D2C">
      <w:pPr>
        <w:pStyle w:val="Programcodeblock"/>
        <w:framePr w:wrap="around"/>
      </w:pPr>
      <w:r w:rsidRPr="00BC526A">
        <w:t>stem(</w:t>
      </w:r>
      <w:proofErr w:type="spellStart"/>
      <w:r w:rsidRPr="00BC526A">
        <w:t>n,p</w:t>
      </w:r>
      <w:proofErr w:type="spellEnd"/>
      <w:r w:rsidRPr="00BC526A">
        <w:t xml:space="preserve">), </w:t>
      </w:r>
      <w:proofErr w:type="spellStart"/>
      <w:r w:rsidRPr="00BC526A">
        <w:t>xlabel</w:t>
      </w:r>
      <w:proofErr w:type="spellEnd"/>
      <w:r w:rsidRPr="00BC526A">
        <w:t>(</w:t>
      </w:r>
      <w:r w:rsidRPr="00BC526A">
        <w:rPr>
          <w:color w:val="A020F0"/>
        </w:rPr>
        <w:t>'n'</w:t>
      </w:r>
      <w:r w:rsidRPr="00BC526A">
        <w:t xml:space="preserve">), </w:t>
      </w:r>
      <w:proofErr w:type="spellStart"/>
      <w:r w:rsidRPr="00BC526A">
        <w:t>ylabel</w:t>
      </w:r>
      <w:proofErr w:type="spellEnd"/>
      <w:r w:rsidRPr="00BC526A">
        <w:t>(</w:t>
      </w:r>
      <w:r w:rsidRPr="00BC526A">
        <w:rPr>
          <w:color w:val="A020F0"/>
        </w:rPr>
        <w:t>'p[n]'</w:t>
      </w:r>
      <w:r w:rsidRPr="00BC526A">
        <w:t>);</w:t>
      </w:r>
    </w:p>
    <w:p w14:paraId="5006F7F2" w14:textId="77777777" w:rsidR="00CD7D2C" w:rsidRDefault="00CD7D2C" w:rsidP="00CD7D2C">
      <w:r>
        <w:t>Figure 2. MATLAB Code to Generate Discrete-time Impulse, Step, and Pulse.</w:t>
      </w:r>
    </w:p>
    <w:p w14:paraId="69F89AE6" w14:textId="77777777" w:rsidR="00CD7D2C" w:rsidRDefault="00CD7D2C" w:rsidP="00D917E6"/>
    <w:p w14:paraId="23E23D47" w14:textId="51BB20BE" w:rsidR="00F64228" w:rsidRDefault="00F64228" w:rsidP="00B21F13">
      <w:pPr>
        <w:pStyle w:val="Numberedlist"/>
      </w:pPr>
      <w:r>
        <w:t xml:space="preserve">Write a MATLAB program to </w:t>
      </w:r>
      <w:r w:rsidR="00B21F13">
        <w:t>g</w:t>
      </w:r>
      <w:r>
        <w:t xml:space="preserve">enerate and plot the corresponding discrete-time signal (sampled signal) obtained by sampling the continuous-time signal </w:t>
      </w:r>
      <w:r w:rsidR="00FE5D0E" w:rsidRPr="00FE5D0E">
        <w:rPr>
          <w:position w:val="-14"/>
        </w:rPr>
        <w:object w:dxaOrig="4940" w:dyaOrig="400" w14:anchorId="5C5F683D">
          <v:shape id="_x0000_i1087" type="#_x0000_t75" style="width:246.75pt;height:20.25pt" o:ole="">
            <v:imagedata r:id="rId131" o:title=""/>
          </v:shape>
          <o:OLEObject Type="Embed" ProgID="Equation.DSMT4" ShapeID="_x0000_i1087" DrawAspect="Content" ObjectID="_1794982878" r:id="rId132"/>
        </w:object>
      </w:r>
      <w:r>
        <w:t xml:space="preserve"> using </w:t>
      </w:r>
      <w:r w:rsidR="00FE5D0E" w:rsidRPr="00FE5D0E">
        <w:rPr>
          <w:position w:val="-12"/>
        </w:rPr>
        <w:object w:dxaOrig="980" w:dyaOrig="360" w14:anchorId="6CD13D68">
          <v:shape id="_x0000_i1088" type="#_x0000_t75" style="width:48.75pt;height:18pt" o:ole="">
            <v:imagedata r:id="rId133" o:title=""/>
          </v:shape>
          <o:OLEObject Type="Embed" ProgID="Equation.DSMT4" ShapeID="_x0000_i1088" DrawAspect="Content" ObjectID="_1794982879" r:id="rId134"/>
        </w:object>
      </w:r>
      <w:r>
        <w:t>.</w:t>
      </w:r>
    </w:p>
    <w:p w14:paraId="0FF9F877" w14:textId="77777777" w:rsidR="00E27F14" w:rsidRDefault="00E27F14" w:rsidP="00D917E6"/>
    <w:p w14:paraId="1489EEC4" w14:textId="7B617A26" w:rsidR="00F80A89" w:rsidRDefault="00F80A89" w:rsidP="00F80A89">
      <w:r>
        <w:t>Last modified Wednesday, November 2</w:t>
      </w:r>
      <w:r>
        <w:t xml:space="preserve">1, </w:t>
      </w:r>
      <w:r>
        <w:t xml:space="preserve"> 2024</w:t>
      </w:r>
    </w:p>
    <w:p w14:paraId="0A999558" w14:textId="77777777" w:rsidR="00F80A89" w:rsidRDefault="00F80A89" w:rsidP="00F80A89">
      <w:r w:rsidRPr="00E849B4">
        <w:t xml:space="preserve">This work is licensed under CC BY-NC-SA 4.0. To view a copy of this license, visit </w:t>
      </w:r>
      <w:hyperlink r:id="rId135" w:history="1">
        <w:r w:rsidRPr="00366502">
          <w:rPr>
            <w:rStyle w:val="Hyperlink"/>
          </w:rPr>
          <w:t>https://creativecommons.org/licenses/by-nc-sa/4.0/</w:t>
        </w:r>
      </w:hyperlink>
    </w:p>
    <w:p w14:paraId="56BC6560" w14:textId="77777777" w:rsidR="00F80A89" w:rsidRPr="00E849B4" w:rsidRDefault="00F80A89" w:rsidP="00D917E6"/>
    <w:sectPr w:rsidR="00F80A89" w:rsidRPr="00E849B4" w:rsidSect="00EA1455">
      <w:headerReference w:type="default" r:id="rId136"/>
      <w:footerReference w:type="default" r:id="rId137"/>
      <w:headerReference w:type="first" r:id="rId138"/>
      <w:footerReference w:type="first" r:id="rId13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0C3C1" w14:textId="77777777" w:rsidR="00376705" w:rsidRDefault="00376705" w:rsidP="00546E71">
      <w:r>
        <w:separator/>
      </w:r>
    </w:p>
  </w:endnote>
  <w:endnote w:type="continuationSeparator" w:id="0">
    <w:p w14:paraId="6C134D97" w14:textId="77777777" w:rsidR="00376705" w:rsidRDefault="00376705" w:rsidP="00546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2861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13243F" w14:textId="77777777" w:rsidR="00546E71" w:rsidRDefault="00546E7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6248C6" w14:textId="77777777" w:rsidR="00546E71" w:rsidRDefault="00546E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3AD17" w14:textId="6C8E628F" w:rsidR="000F7266" w:rsidRDefault="000F7266">
    <w:pPr>
      <w:pStyle w:val="Footer"/>
    </w:pPr>
  </w:p>
  <w:p w14:paraId="4025713E" w14:textId="77777777" w:rsidR="00A72F09" w:rsidRDefault="00A72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4FCA44" w14:textId="77777777" w:rsidR="00376705" w:rsidRDefault="00376705" w:rsidP="00546E71">
      <w:r>
        <w:separator/>
      </w:r>
    </w:p>
  </w:footnote>
  <w:footnote w:type="continuationSeparator" w:id="0">
    <w:p w14:paraId="1C10D0CA" w14:textId="77777777" w:rsidR="00376705" w:rsidRDefault="00376705" w:rsidP="00546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66E07" w14:textId="62F9870B" w:rsidR="00546E71" w:rsidRDefault="00847FA4">
    <w:pPr>
      <w:pStyle w:val="Header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74B50" w14:textId="4C34E6D2" w:rsidR="00A72F09" w:rsidRDefault="0036012C">
    <w:pPr>
      <w:pStyle w:val="Header"/>
    </w:pPr>
    <w:r>
      <w:rPr>
        <w:noProof/>
      </w:rPr>
      <w:drawing>
        <wp:inline distT="0" distB="0" distL="0" distR="0" wp14:anchorId="0364FF90" wp14:editId="54ACF461">
          <wp:extent cx="1524000" cy="223452"/>
          <wp:effectExtent l="0" t="0" r="0" b="5715"/>
          <wp:docPr id="4" name="Picture 4" descr="Georgia Southern Universit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535" cy="248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D4EFB">
      <w:tab/>
    </w:r>
    <w:r w:rsidR="004D4EFB">
      <w:tab/>
    </w:r>
    <w:r>
      <w:rPr>
        <w:noProof/>
      </w:rPr>
      <w:drawing>
        <wp:inline distT="0" distB="0" distL="0" distR="0" wp14:anchorId="2487E1A1" wp14:editId="0BE7A114">
          <wp:extent cx="1216595" cy="323215"/>
          <wp:effectExtent l="0" t="0" r="3175" b="635"/>
          <wp:docPr id="1272316456" name="Picture 1" descr="A yellow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16456" name="Picture 1" descr="A yellow and black logo&#10;&#10;Description automatically generated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988" t="29084" r="4326" b="28481"/>
                  <a:stretch/>
                </pic:blipFill>
                <pic:spPr bwMode="auto">
                  <a:xfrm>
                    <a:off x="0" y="0"/>
                    <a:ext cx="1265232" cy="33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A3468"/>
    <w:multiLevelType w:val="hybridMultilevel"/>
    <w:tmpl w:val="A1B4FC72"/>
    <w:lvl w:ilvl="0" w:tplc="B4CEB1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A799A"/>
    <w:multiLevelType w:val="hybridMultilevel"/>
    <w:tmpl w:val="BC022DBC"/>
    <w:lvl w:ilvl="0" w:tplc="F5EC1D66">
      <w:start w:val="1"/>
      <w:numFmt w:val="bullet"/>
      <w:pStyle w:val="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30030B"/>
    <w:multiLevelType w:val="hybridMultilevel"/>
    <w:tmpl w:val="1AA45B20"/>
    <w:lvl w:ilvl="0" w:tplc="5A0CFDE4">
      <w:start w:val="1"/>
      <w:numFmt w:val="decimal"/>
      <w:pStyle w:val="Numb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E709F5"/>
    <w:multiLevelType w:val="hybridMultilevel"/>
    <w:tmpl w:val="2D64DA44"/>
    <w:lvl w:ilvl="0" w:tplc="FE849EA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497801"/>
    <w:multiLevelType w:val="hybridMultilevel"/>
    <w:tmpl w:val="3508B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8A6D6E"/>
    <w:multiLevelType w:val="hybridMultilevel"/>
    <w:tmpl w:val="DE24B048"/>
    <w:lvl w:ilvl="0" w:tplc="604A8A14">
      <w:start w:val="1"/>
      <w:numFmt w:val="bullet"/>
      <w:pStyle w:val="Boldbulletedlis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536777"/>
    <w:multiLevelType w:val="hybridMultilevel"/>
    <w:tmpl w:val="0A0E1EC4"/>
    <w:lvl w:ilvl="0" w:tplc="8CEE0C1A">
      <w:start w:val="1"/>
      <w:numFmt w:val="decimal"/>
      <w:pStyle w:val="Indentednumberedlist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7F136C"/>
    <w:multiLevelType w:val="hybridMultilevel"/>
    <w:tmpl w:val="9A1A58D0"/>
    <w:lvl w:ilvl="0" w:tplc="AD947558">
      <w:start w:val="1"/>
      <w:numFmt w:val="lowerLetter"/>
      <w:pStyle w:val="Indentedletteredlis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73D6E"/>
    <w:multiLevelType w:val="hybridMultilevel"/>
    <w:tmpl w:val="1604E55C"/>
    <w:lvl w:ilvl="0" w:tplc="AF0CE4C4">
      <w:start w:val="1"/>
      <w:numFmt w:val="bullet"/>
      <w:pStyle w:val="Indented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2325924">
    <w:abstractNumId w:val="4"/>
  </w:num>
  <w:num w:numId="2" w16cid:durableId="1739552500">
    <w:abstractNumId w:val="3"/>
  </w:num>
  <w:num w:numId="3" w16cid:durableId="739981150">
    <w:abstractNumId w:val="0"/>
  </w:num>
  <w:num w:numId="4" w16cid:durableId="348216516">
    <w:abstractNumId w:val="0"/>
    <w:lvlOverride w:ilvl="0">
      <w:startOverride w:val="1"/>
    </w:lvlOverride>
  </w:num>
  <w:num w:numId="5" w16cid:durableId="294527714">
    <w:abstractNumId w:val="6"/>
  </w:num>
  <w:num w:numId="6" w16cid:durableId="699628647">
    <w:abstractNumId w:val="7"/>
  </w:num>
  <w:num w:numId="7" w16cid:durableId="1527014332">
    <w:abstractNumId w:val="2"/>
  </w:num>
  <w:num w:numId="8" w16cid:durableId="541867411">
    <w:abstractNumId w:val="8"/>
  </w:num>
  <w:num w:numId="9" w16cid:durableId="863905649">
    <w:abstractNumId w:val="1"/>
  </w:num>
  <w:num w:numId="10" w16cid:durableId="316688859">
    <w:abstractNumId w:val="5"/>
  </w:num>
  <w:num w:numId="11" w16cid:durableId="1749839437">
    <w:abstractNumId w:val="7"/>
    <w:lvlOverride w:ilvl="0">
      <w:startOverride w:val="1"/>
    </w:lvlOverride>
  </w:num>
  <w:num w:numId="12" w16cid:durableId="372383717">
    <w:abstractNumId w:val="7"/>
    <w:lvlOverride w:ilvl="0">
      <w:startOverride w:val="1"/>
    </w:lvlOverride>
  </w:num>
  <w:num w:numId="13" w16cid:durableId="1300918829">
    <w:abstractNumId w:val="7"/>
    <w:lvlOverride w:ilvl="0">
      <w:startOverride w:val="1"/>
    </w:lvlOverride>
  </w:num>
  <w:num w:numId="14" w16cid:durableId="1807160954">
    <w:abstractNumId w:val="7"/>
    <w:lvlOverride w:ilvl="0">
      <w:startOverride w:val="1"/>
    </w:lvlOverride>
  </w:num>
  <w:num w:numId="15" w16cid:durableId="462967761">
    <w:abstractNumId w:val="7"/>
    <w:lvlOverride w:ilvl="0">
      <w:startOverride w:val="1"/>
    </w:lvlOverride>
  </w:num>
  <w:num w:numId="16" w16cid:durableId="1721905341">
    <w:abstractNumId w:val="7"/>
    <w:lvlOverride w:ilvl="0">
      <w:startOverride w:val="1"/>
    </w:lvlOverride>
  </w:num>
  <w:num w:numId="17" w16cid:durableId="1828206488">
    <w:abstractNumId w:val="7"/>
    <w:lvlOverride w:ilvl="0">
      <w:startOverride w:val="1"/>
    </w:lvlOverride>
  </w:num>
  <w:num w:numId="18" w16cid:durableId="1517229844">
    <w:abstractNumId w:val="7"/>
    <w:lvlOverride w:ilvl="0">
      <w:startOverride w:val="1"/>
    </w:lvlOverride>
  </w:num>
  <w:num w:numId="19" w16cid:durableId="1943949962">
    <w:abstractNumId w:val="7"/>
    <w:lvlOverride w:ilvl="0">
      <w:startOverride w:val="1"/>
    </w:lvlOverride>
  </w:num>
  <w:num w:numId="20" w16cid:durableId="1206408224">
    <w:abstractNumId w:val="7"/>
    <w:lvlOverride w:ilvl="0">
      <w:startOverride w:val="1"/>
    </w:lvlOverride>
  </w:num>
  <w:num w:numId="21" w16cid:durableId="1924603440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D7B"/>
    <w:rsid w:val="00014467"/>
    <w:rsid w:val="00024A22"/>
    <w:rsid w:val="000427A5"/>
    <w:rsid w:val="00053937"/>
    <w:rsid w:val="00090915"/>
    <w:rsid w:val="000D25B1"/>
    <w:rsid w:val="000F5F31"/>
    <w:rsid w:val="000F7266"/>
    <w:rsid w:val="00103210"/>
    <w:rsid w:val="00122C63"/>
    <w:rsid w:val="0013106F"/>
    <w:rsid w:val="00162B66"/>
    <w:rsid w:val="00186018"/>
    <w:rsid w:val="001B4FED"/>
    <w:rsid w:val="001C236B"/>
    <w:rsid w:val="002326D1"/>
    <w:rsid w:val="00264AD9"/>
    <w:rsid w:val="002A79D3"/>
    <w:rsid w:val="002B3698"/>
    <w:rsid w:val="002B4B54"/>
    <w:rsid w:val="002E5D3B"/>
    <w:rsid w:val="00340D96"/>
    <w:rsid w:val="0035222D"/>
    <w:rsid w:val="0036012C"/>
    <w:rsid w:val="00376705"/>
    <w:rsid w:val="00381F39"/>
    <w:rsid w:val="003D2178"/>
    <w:rsid w:val="0040451B"/>
    <w:rsid w:val="004531BC"/>
    <w:rsid w:val="00454493"/>
    <w:rsid w:val="004603A4"/>
    <w:rsid w:val="00471C1E"/>
    <w:rsid w:val="004D4EFB"/>
    <w:rsid w:val="004E33D9"/>
    <w:rsid w:val="004F251B"/>
    <w:rsid w:val="005249CD"/>
    <w:rsid w:val="005276BB"/>
    <w:rsid w:val="00535A97"/>
    <w:rsid w:val="00537200"/>
    <w:rsid w:val="00546E71"/>
    <w:rsid w:val="00555B23"/>
    <w:rsid w:val="00582A65"/>
    <w:rsid w:val="005A18DD"/>
    <w:rsid w:val="005D3238"/>
    <w:rsid w:val="005D3C41"/>
    <w:rsid w:val="005E27CC"/>
    <w:rsid w:val="005E794A"/>
    <w:rsid w:val="0060465D"/>
    <w:rsid w:val="00633BB6"/>
    <w:rsid w:val="006669A1"/>
    <w:rsid w:val="00670D2A"/>
    <w:rsid w:val="006A5DE5"/>
    <w:rsid w:val="006A645B"/>
    <w:rsid w:val="006B136F"/>
    <w:rsid w:val="006C31D4"/>
    <w:rsid w:val="006E1692"/>
    <w:rsid w:val="006F7B1F"/>
    <w:rsid w:val="00700F23"/>
    <w:rsid w:val="00703F7E"/>
    <w:rsid w:val="00723843"/>
    <w:rsid w:val="00762103"/>
    <w:rsid w:val="00786DDC"/>
    <w:rsid w:val="007A08A1"/>
    <w:rsid w:val="0084167B"/>
    <w:rsid w:val="00847FA4"/>
    <w:rsid w:val="00892A24"/>
    <w:rsid w:val="00892C69"/>
    <w:rsid w:val="00897D16"/>
    <w:rsid w:val="008B08A9"/>
    <w:rsid w:val="008E6CEE"/>
    <w:rsid w:val="00902960"/>
    <w:rsid w:val="00944D91"/>
    <w:rsid w:val="009600A5"/>
    <w:rsid w:val="009648AD"/>
    <w:rsid w:val="009A1863"/>
    <w:rsid w:val="009B2A66"/>
    <w:rsid w:val="009D4C1B"/>
    <w:rsid w:val="00A01658"/>
    <w:rsid w:val="00A06306"/>
    <w:rsid w:val="00A1537F"/>
    <w:rsid w:val="00A337EE"/>
    <w:rsid w:val="00A360D1"/>
    <w:rsid w:val="00A43DF2"/>
    <w:rsid w:val="00A72F09"/>
    <w:rsid w:val="00A85F26"/>
    <w:rsid w:val="00AA149F"/>
    <w:rsid w:val="00AD4489"/>
    <w:rsid w:val="00B048D3"/>
    <w:rsid w:val="00B21F13"/>
    <w:rsid w:val="00B27F0D"/>
    <w:rsid w:val="00B7043A"/>
    <w:rsid w:val="00B74BF7"/>
    <w:rsid w:val="00B910ED"/>
    <w:rsid w:val="00B93D34"/>
    <w:rsid w:val="00B96FA8"/>
    <w:rsid w:val="00BA016B"/>
    <w:rsid w:val="00BD7DD9"/>
    <w:rsid w:val="00BD7DEB"/>
    <w:rsid w:val="00BE3561"/>
    <w:rsid w:val="00C614C3"/>
    <w:rsid w:val="00C807B8"/>
    <w:rsid w:val="00CB5C5E"/>
    <w:rsid w:val="00CC07D2"/>
    <w:rsid w:val="00CD3433"/>
    <w:rsid w:val="00CD7D2C"/>
    <w:rsid w:val="00CE7F36"/>
    <w:rsid w:val="00CF0B9A"/>
    <w:rsid w:val="00D20074"/>
    <w:rsid w:val="00D55B33"/>
    <w:rsid w:val="00D57D7B"/>
    <w:rsid w:val="00D82118"/>
    <w:rsid w:val="00D824DA"/>
    <w:rsid w:val="00D917E6"/>
    <w:rsid w:val="00DF21CF"/>
    <w:rsid w:val="00E27F14"/>
    <w:rsid w:val="00E537FF"/>
    <w:rsid w:val="00E55F04"/>
    <w:rsid w:val="00E678D0"/>
    <w:rsid w:val="00E849B4"/>
    <w:rsid w:val="00EA1455"/>
    <w:rsid w:val="00EE1D71"/>
    <w:rsid w:val="00EE3713"/>
    <w:rsid w:val="00EF5E70"/>
    <w:rsid w:val="00F14614"/>
    <w:rsid w:val="00F1691C"/>
    <w:rsid w:val="00F541EC"/>
    <w:rsid w:val="00F63D30"/>
    <w:rsid w:val="00F64228"/>
    <w:rsid w:val="00F80A89"/>
    <w:rsid w:val="00F82DCF"/>
    <w:rsid w:val="00F87F6E"/>
    <w:rsid w:val="00FA2E19"/>
    <w:rsid w:val="00FD163B"/>
    <w:rsid w:val="00FD358F"/>
    <w:rsid w:val="00FE5D0E"/>
    <w:rsid w:val="00FE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4E51D"/>
  <w15:docId w15:val="{3B3F2816-79A7-48EE-80B0-9464DBB4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A4"/>
    <w:pPr>
      <w:spacing w:after="0" w:line="240" w:lineRule="auto"/>
    </w:pPr>
    <w:rPr>
      <w:rFonts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7D7B"/>
    <w:pPr>
      <w:keepNext/>
      <w:keepLines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03A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F0D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03A4"/>
    <w:pPr>
      <w:keepNext/>
      <w:keepLines/>
      <w:outlineLvl w:val="3"/>
    </w:pPr>
    <w:rPr>
      <w:rFonts w:eastAsiaTheme="majorEastAsia"/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603A4"/>
    <w:pPr>
      <w:keepNext/>
      <w:keepLines/>
      <w:outlineLvl w:val="4"/>
    </w:pPr>
    <w:rPr>
      <w:rFonts w:eastAsiaTheme="majorEastAs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7D7B"/>
    <w:rPr>
      <w:rFonts w:eastAsiaTheme="majorEastAsia" w:cstheme="majorBidi"/>
      <w:b/>
      <w:bCs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rsid w:val="00892C69"/>
    <w:pPr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92C69"/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4603A4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27F0D"/>
    <w:rPr>
      <w:rFonts w:eastAsiaTheme="majorEastAsia" w:cstheme="majorBidi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03A4"/>
    <w:rPr>
      <w:rFonts w:eastAsiaTheme="majorEastAsia" w:cs="Arial"/>
      <w:bCs/>
      <w:iCs/>
      <w:sz w:val="24"/>
      <w:szCs w:val="24"/>
    </w:rPr>
  </w:style>
  <w:style w:type="paragraph" w:styleId="NoSpacing">
    <w:name w:val="No Spacing"/>
    <w:uiPriority w:val="1"/>
    <w:rsid w:val="00A337EE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4603A4"/>
    <w:rPr>
      <w:rFonts w:eastAsiaTheme="majorEastAsia" w:cstheme="majorBidi"/>
      <w:sz w:val="24"/>
      <w:szCs w:val="24"/>
    </w:rPr>
  </w:style>
  <w:style w:type="paragraph" w:styleId="ListParagraph">
    <w:name w:val="List Paragraph"/>
    <w:aliases w:val="Numbered bold headings"/>
    <w:basedOn w:val="Normal"/>
    <w:link w:val="ListParagraphChar"/>
    <w:uiPriority w:val="34"/>
    <w:qFormat/>
    <w:rsid w:val="004603A4"/>
    <w:pPr>
      <w:numPr>
        <w:numId w:val="2"/>
      </w:numPr>
      <w:ind w:left="360"/>
      <w:contextualSpacing/>
    </w:pPr>
    <w:rPr>
      <w:b/>
    </w:rPr>
  </w:style>
  <w:style w:type="paragraph" w:customStyle="1" w:styleId="Indentednumberedlist">
    <w:name w:val="Indented numbered list"/>
    <w:basedOn w:val="ListParagraph"/>
    <w:link w:val="IndentednumberedlistChar"/>
    <w:qFormat/>
    <w:rsid w:val="004603A4"/>
    <w:pPr>
      <w:numPr>
        <w:numId w:val="5"/>
      </w:numPr>
    </w:pPr>
    <w:rPr>
      <w:b w:val="0"/>
    </w:rPr>
  </w:style>
  <w:style w:type="character" w:customStyle="1" w:styleId="ListParagraphChar">
    <w:name w:val="List Paragraph Char"/>
    <w:aliases w:val="Numbered bold headings Char"/>
    <w:basedOn w:val="DefaultParagraphFont"/>
    <w:link w:val="ListParagraph"/>
    <w:uiPriority w:val="34"/>
    <w:rsid w:val="004603A4"/>
    <w:rPr>
      <w:rFonts w:cs="Arial"/>
      <w:b/>
      <w:sz w:val="24"/>
      <w:szCs w:val="24"/>
    </w:rPr>
  </w:style>
  <w:style w:type="character" w:customStyle="1" w:styleId="IndentednumberedlistChar">
    <w:name w:val="Indented numbered list Char"/>
    <w:basedOn w:val="ListParagraphChar"/>
    <w:link w:val="Indentednumberedlist"/>
    <w:rsid w:val="004603A4"/>
    <w:rPr>
      <w:rFonts w:cs="Arial"/>
      <w:b w:val="0"/>
      <w:sz w:val="24"/>
      <w:szCs w:val="24"/>
    </w:rPr>
  </w:style>
  <w:style w:type="paragraph" w:customStyle="1" w:styleId="Indentedletteredlist">
    <w:name w:val="Indented lettered list"/>
    <w:basedOn w:val="Indentednumberedlist"/>
    <w:link w:val="IndentedletteredlistChar"/>
    <w:qFormat/>
    <w:rsid w:val="005276BB"/>
    <w:pPr>
      <w:numPr>
        <w:numId w:val="6"/>
      </w:numPr>
    </w:pPr>
  </w:style>
  <w:style w:type="paragraph" w:customStyle="1" w:styleId="ListHeadings">
    <w:name w:val="List Headings"/>
    <w:basedOn w:val="Normal"/>
    <w:link w:val="ListHeadingsChar"/>
    <w:rsid w:val="005276BB"/>
  </w:style>
  <w:style w:type="character" w:customStyle="1" w:styleId="IndentedletteredlistChar">
    <w:name w:val="Indented lettered list Char"/>
    <w:basedOn w:val="IndentednumberedlistChar"/>
    <w:link w:val="Indentedletteredlist"/>
    <w:rsid w:val="005276BB"/>
    <w:rPr>
      <w:rFonts w:cs="Arial"/>
      <w:b w:val="0"/>
      <w:sz w:val="24"/>
      <w:szCs w:val="24"/>
    </w:rPr>
  </w:style>
  <w:style w:type="paragraph" w:customStyle="1" w:styleId="Numberedlist">
    <w:name w:val="Numbered list"/>
    <w:basedOn w:val="ListHeadings"/>
    <w:link w:val="NumberedlistChar"/>
    <w:qFormat/>
    <w:rsid w:val="005276BB"/>
    <w:pPr>
      <w:numPr>
        <w:numId w:val="7"/>
      </w:numPr>
    </w:pPr>
  </w:style>
  <w:style w:type="character" w:customStyle="1" w:styleId="ListHeadingsChar">
    <w:name w:val="List Headings Char"/>
    <w:basedOn w:val="DefaultParagraphFont"/>
    <w:link w:val="ListHeadings"/>
    <w:rsid w:val="005276BB"/>
    <w:rPr>
      <w:rFonts w:cs="Arial"/>
      <w:sz w:val="24"/>
      <w:szCs w:val="24"/>
    </w:rPr>
  </w:style>
  <w:style w:type="paragraph" w:customStyle="1" w:styleId="Indentedbulletedlist">
    <w:name w:val="Indented bulleted list"/>
    <w:basedOn w:val="ListParagraph"/>
    <w:link w:val="IndentedbulletedlistChar"/>
    <w:qFormat/>
    <w:rsid w:val="005276BB"/>
    <w:pPr>
      <w:numPr>
        <w:numId w:val="8"/>
      </w:numPr>
    </w:pPr>
    <w:rPr>
      <w:b w:val="0"/>
    </w:rPr>
  </w:style>
  <w:style w:type="character" w:customStyle="1" w:styleId="NumberedlistChar">
    <w:name w:val="Numbered list Char"/>
    <w:basedOn w:val="ListHeadingsChar"/>
    <w:link w:val="Numberedlist"/>
    <w:rsid w:val="005276BB"/>
    <w:rPr>
      <w:rFonts w:cs="Arial"/>
      <w:sz w:val="24"/>
      <w:szCs w:val="24"/>
    </w:rPr>
  </w:style>
  <w:style w:type="paragraph" w:customStyle="1" w:styleId="Bulletedlist">
    <w:name w:val="Bulleted list"/>
    <w:basedOn w:val="ListParagraph"/>
    <w:link w:val="BulletedlistChar"/>
    <w:qFormat/>
    <w:rsid w:val="005276BB"/>
    <w:pPr>
      <w:numPr>
        <w:numId w:val="9"/>
      </w:numPr>
    </w:pPr>
    <w:rPr>
      <w:b w:val="0"/>
    </w:rPr>
  </w:style>
  <w:style w:type="character" w:customStyle="1" w:styleId="IndentedbulletedlistChar">
    <w:name w:val="Indented bulleted list Char"/>
    <w:basedOn w:val="ListParagraphChar"/>
    <w:link w:val="Indentedbulletedlist"/>
    <w:rsid w:val="005276BB"/>
    <w:rPr>
      <w:rFonts w:cs="Arial"/>
      <w:b w:val="0"/>
      <w:sz w:val="24"/>
      <w:szCs w:val="24"/>
    </w:rPr>
  </w:style>
  <w:style w:type="paragraph" w:customStyle="1" w:styleId="Boldbulletedlist">
    <w:name w:val="Bold bulleted list"/>
    <w:basedOn w:val="Bulletedlist"/>
    <w:link w:val="BoldbulletedlistChar"/>
    <w:qFormat/>
    <w:rsid w:val="005276BB"/>
    <w:pPr>
      <w:numPr>
        <w:numId w:val="10"/>
      </w:numPr>
    </w:pPr>
    <w:rPr>
      <w:b/>
    </w:rPr>
  </w:style>
  <w:style w:type="character" w:customStyle="1" w:styleId="BulletedlistChar">
    <w:name w:val="Bulleted list Char"/>
    <w:basedOn w:val="ListParagraphChar"/>
    <w:link w:val="Bulletedlist"/>
    <w:rsid w:val="005276BB"/>
    <w:rPr>
      <w:rFonts w:cs="Arial"/>
      <w:b w:val="0"/>
      <w:sz w:val="24"/>
      <w:szCs w:val="24"/>
    </w:rPr>
  </w:style>
  <w:style w:type="character" w:customStyle="1" w:styleId="BoldbulletedlistChar">
    <w:name w:val="Bold bulleted list Char"/>
    <w:basedOn w:val="BulletedlistChar"/>
    <w:link w:val="Boldbulletedlist"/>
    <w:rsid w:val="005276BB"/>
    <w:rPr>
      <w:rFonts w:cs="Arial"/>
      <w:b/>
      <w:sz w:val="24"/>
      <w:szCs w:val="24"/>
    </w:rPr>
  </w:style>
  <w:style w:type="table" w:styleId="TableGrid">
    <w:name w:val="Table Grid"/>
    <w:basedOn w:val="TableNormal"/>
    <w:uiPriority w:val="59"/>
    <w:rsid w:val="00B74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itle">
    <w:name w:val="Table title"/>
    <w:basedOn w:val="Normal"/>
    <w:link w:val="TabletitleChar"/>
    <w:qFormat/>
    <w:rsid w:val="00B74BF7"/>
    <w:rPr>
      <w:b/>
    </w:rPr>
  </w:style>
  <w:style w:type="paragraph" w:customStyle="1" w:styleId="Columnheading">
    <w:name w:val="Column heading"/>
    <w:basedOn w:val="Normal"/>
    <w:link w:val="ColumnheadingChar"/>
    <w:qFormat/>
    <w:rsid w:val="00B74BF7"/>
    <w:rPr>
      <w:b/>
    </w:rPr>
  </w:style>
  <w:style w:type="character" w:customStyle="1" w:styleId="TabletitleChar">
    <w:name w:val="Table title Char"/>
    <w:basedOn w:val="DefaultParagraphFont"/>
    <w:link w:val="Tabletitle"/>
    <w:rsid w:val="00B74BF7"/>
    <w:rPr>
      <w:rFonts w:cs="Arial"/>
      <w:b/>
      <w:sz w:val="24"/>
      <w:szCs w:val="24"/>
    </w:rPr>
  </w:style>
  <w:style w:type="paragraph" w:customStyle="1" w:styleId="Rowheading">
    <w:name w:val="Row heading"/>
    <w:basedOn w:val="Normal"/>
    <w:link w:val="RowheadingChar"/>
    <w:qFormat/>
    <w:rsid w:val="00B74BF7"/>
    <w:rPr>
      <w:b/>
    </w:rPr>
  </w:style>
  <w:style w:type="character" w:customStyle="1" w:styleId="ColumnheadingChar">
    <w:name w:val="Column heading Char"/>
    <w:basedOn w:val="DefaultParagraphFont"/>
    <w:link w:val="Columnheading"/>
    <w:rsid w:val="00B74BF7"/>
    <w:rPr>
      <w:rFonts w:cs="Arial"/>
      <w:b/>
      <w:sz w:val="24"/>
      <w:szCs w:val="24"/>
    </w:rPr>
  </w:style>
  <w:style w:type="character" w:customStyle="1" w:styleId="RowheadingChar">
    <w:name w:val="Row heading Char"/>
    <w:basedOn w:val="DefaultParagraphFont"/>
    <w:link w:val="Rowheading"/>
    <w:rsid w:val="00B74BF7"/>
    <w:rPr>
      <w:rFonts w:cs="Arial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46E7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E71"/>
    <w:rPr>
      <w:rFonts w:ascii="Tahoma" w:hAnsi="Tahoma" w:cs="Tahoma"/>
      <w:sz w:val="16"/>
      <w:szCs w:val="16"/>
    </w:rPr>
  </w:style>
  <w:style w:type="paragraph" w:customStyle="1" w:styleId="Copyright">
    <w:name w:val="Copyright"/>
    <w:basedOn w:val="Normal"/>
    <w:link w:val="CopyrightChar"/>
    <w:qFormat/>
    <w:rsid w:val="00546E71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CopyrightChar">
    <w:name w:val="Copyright Char"/>
    <w:basedOn w:val="DefaultParagraphFont"/>
    <w:link w:val="Copyright"/>
    <w:rsid w:val="00546E71"/>
    <w:rPr>
      <w:rFonts w:cs="Arial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46E71"/>
    <w:rPr>
      <w:rFonts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6E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6E71"/>
    <w:rPr>
      <w:rFonts w:cs="Arial"/>
      <w:sz w:val="24"/>
      <w:szCs w:val="24"/>
    </w:rPr>
  </w:style>
  <w:style w:type="paragraph" w:customStyle="1" w:styleId="Programcodeblock">
    <w:name w:val="Program code block"/>
    <w:basedOn w:val="Normal"/>
    <w:link w:val="ProgramcodeblockChar"/>
    <w:qFormat/>
    <w:rsid w:val="00EE1D71"/>
    <w:pPr>
      <w:framePr w:wrap="around" w:vAnchor="text" w:hAnchor="text" w:y="1"/>
      <w:pBdr>
        <w:top w:val="single" w:sz="4" w:space="1" w:color="auto"/>
        <w:bottom w:val="single" w:sz="4" w:space="1" w:color="auto"/>
      </w:pBdr>
    </w:pPr>
    <w:rPr>
      <w:rFonts w:ascii="Courier New" w:hAnsi="Courier New"/>
    </w:rPr>
  </w:style>
  <w:style w:type="character" w:customStyle="1" w:styleId="ProgramcodeblockChar">
    <w:name w:val="Program code block Char"/>
    <w:basedOn w:val="DefaultParagraphFont"/>
    <w:link w:val="Programcodeblock"/>
    <w:rsid w:val="00EE1D71"/>
    <w:rPr>
      <w:rFonts w:ascii="Courier New" w:hAnsi="Courier New" w:cs="Arial"/>
      <w:sz w:val="24"/>
      <w:szCs w:val="24"/>
    </w:rPr>
  </w:style>
  <w:style w:type="paragraph" w:customStyle="1" w:styleId="Programcode">
    <w:name w:val="Program code"/>
    <w:basedOn w:val="Normal"/>
    <w:link w:val="ProgramcodeChar"/>
    <w:qFormat/>
    <w:rsid w:val="002326D1"/>
    <w:rPr>
      <w:rFonts w:ascii="Courier New" w:hAnsi="Courier New"/>
    </w:rPr>
  </w:style>
  <w:style w:type="character" w:customStyle="1" w:styleId="ProgramcodeChar">
    <w:name w:val="Program code Char"/>
    <w:basedOn w:val="DefaultParagraphFont"/>
    <w:link w:val="Programcode"/>
    <w:rsid w:val="002326D1"/>
    <w:rPr>
      <w:rFonts w:ascii="Courier New" w:hAnsi="Courier New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849B4"/>
    <w:rPr>
      <w:color w:val="605E5C"/>
      <w:shd w:val="clear" w:color="auto" w:fill="E1DFDD"/>
    </w:rPr>
  </w:style>
  <w:style w:type="character" w:customStyle="1" w:styleId="MTConvertedEquation">
    <w:name w:val="MTConvertedEquation"/>
    <w:basedOn w:val="DefaultParagraphFont"/>
    <w:rsid w:val="00F87F6E"/>
  </w:style>
  <w:style w:type="paragraph" w:customStyle="1" w:styleId="MTDisplayEquation">
    <w:name w:val="MTDisplayEquation"/>
    <w:basedOn w:val="Indentedletteredlist"/>
    <w:next w:val="Normal"/>
    <w:link w:val="MTDisplayEquationChar"/>
    <w:rsid w:val="00A43DF2"/>
    <w:pPr>
      <w:tabs>
        <w:tab w:val="center" w:pos="5040"/>
        <w:tab w:val="right" w:pos="9360"/>
      </w:tabs>
    </w:pPr>
  </w:style>
  <w:style w:type="character" w:customStyle="1" w:styleId="MTDisplayEquationChar">
    <w:name w:val="MTDisplayEquation Char"/>
    <w:basedOn w:val="IndentedletteredlistChar"/>
    <w:link w:val="MTDisplayEquation"/>
    <w:rsid w:val="00A43DF2"/>
    <w:rPr>
      <w:rFonts w:cs="Arial"/>
      <w:b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9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1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38" Type="http://schemas.openxmlformats.org/officeDocument/2006/relationships/header" Target="header2.xml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137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hyperlink" Target="https://creativecommons.org/licenses/by-nc-sa/4.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theme" Target="theme/theme1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header" Target="header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6.png"/><Relationship Id="rId1" Type="http://schemas.openxmlformats.org/officeDocument/2006/relationships/image" Target="media/image6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murphy\Desktop\do%20not%20back%20up\course%20work\gsu%20courses%20spring%202020\2020%20microsoft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2020 microsoft word template</Template>
  <TotalTime>17</TotalTime>
  <Pages>5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AASU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Thomas Murphy</dc:creator>
  <cp:lastModifiedBy>Thomas Murphy</cp:lastModifiedBy>
  <cp:revision>26</cp:revision>
  <dcterms:created xsi:type="dcterms:W3CDTF">2024-11-21T14:28:00Z</dcterms:created>
  <dcterms:modified xsi:type="dcterms:W3CDTF">2024-12-06T14:31:00Z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